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B059CD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5A7DCC">
        <w:rPr>
          <w:b/>
          <w:i/>
          <w:noProof/>
          <w:sz w:val="28"/>
        </w:rPr>
        <w:t>S4-211</w:t>
      </w:r>
      <w:r w:rsidR="00D33679" w:rsidRPr="00D33679">
        <w:rPr>
          <w:b/>
          <w:i/>
          <w:noProof/>
          <w:color w:val="000000" w:themeColor="text1"/>
          <w:sz w:val="28"/>
        </w:rPr>
        <w:t>301</w:t>
      </w:r>
    </w:p>
    <w:p w14:paraId="7CB45193" w14:textId="2CDA69BC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</w:r>
      <w:r w:rsidR="002E0207">
        <w:rPr>
          <w:b/>
          <w:noProof/>
          <w:sz w:val="24"/>
        </w:rPr>
        <w:tab/>
        <w:t xml:space="preserve">Revision of </w:t>
      </w:r>
      <w:r w:rsidR="002E0207" w:rsidRPr="002E0207">
        <w:rPr>
          <w:b/>
          <w:noProof/>
          <w:sz w:val="24"/>
        </w:rPr>
        <w:t>S4-211116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F66196" w:rsidR="001E41F3" w:rsidRPr="00410371" w:rsidRDefault="007B35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26.44</w:t>
            </w:r>
            <w:r w:rsidR="005D410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7CB01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BE3E2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83FD6" w:rsidR="001E41F3" w:rsidRPr="00410371" w:rsidRDefault="002E0207" w:rsidP="002E0207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2E020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26A9F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BE3E23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</w:t>
            </w:r>
            <w:r w:rsidR="00BE3E23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</w:t>
            </w:r>
            <w:r w:rsidR="00BE3E23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2F379" w:rsidR="00F25D98" w:rsidRDefault="008D4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62987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</w:t>
            </w:r>
            <w:r w:rsidR="005D4105">
              <w:rPr>
                <w:rFonts w:cs="Arial"/>
                <w:lang w:val="en-US"/>
              </w:rPr>
              <w:t>loating</w:t>
            </w:r>
            <w:r w:rsidRPr="00713727">
              <w:rPr>
                <w:rFonts w:cs="Arial"/>
                <w:lang w:val="en-US"/>
              </w:rPr>
              <w:t>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5E61A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5A7DCC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5AA79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2E0207">
              <w:t>c</w:t>
            </w:r>
            <w:r>
              <w:t>odec</w:t>
            </w:r>
            <w:r w:rsidR="002E0207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4F125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2E0207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6DDBC" w:rsidR="001E41F3" w:rsidRDefault="00927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40BF9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E3E23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423E654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02439A8E" w14:textId="768CE1F8" w:rsidR="005D4105" w:rsidRDefault="005D4105" w:rsidP="005D4105">
            <w:pPr>
              <w:pStyle w:val="CRCoverPage"/>
              <w:spacing w:after="0"/>
              <w:rPr>
                <w:noProof/>
              </w:rPr>
            </w:pPr>
          </w:p>
          <w:p w14:paraId="15C5E3A1" w14:textId="7879516A" w:rsidR="005D4105" w:rsidRDefault="005D4105" w:rsidP="005D4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issues affect only the floating-point code-base:</w:t>
            </w:r>
          </w:p>
          <w:p w14:paraId="52822B51" w14:textId="77777777" w:rsid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potential divisions by 0, especially in case of corupt bitstreams:</w:t>
            </w:r>
          </w:p>
          <w:p w14:paraId="46F0B556" w14:textId="07A93844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a2lsp_stab(), a2isp()</w:t>
            </w:r>
          </w:p>
          <w:p w14:paraId="170E8246" w14:textId="10215D07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lpc2mdct()</w:t>
            </w:r>
          </w:p>
          <w:p w14:paraId="6AFA8D84" w14:textId="17B7A4A0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calc_tilt()</w:t>
            </w:r>
          </w:p>
          <w:p w14:paraId="56204218" w14:textId="2534FD71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5D4105">
              <w:rPr>
                <w:noProof/>
                <w:lang w:val="en-US"/>
              </w:rPr>
              <w:t>wb_tbe_dec(), swb_tbe_dec</w:t>
            </w:r>
            <w:r>
              <w:rPr>
                <w:noProof/>
                <w:lang w:val="en-US"/>
              </w:rPr>
              <w:t>()</w:t>
            </w:r>
          </w:p>
          <w:p w14:paraId="23272F91" w14:textId="636E1625" w:rsidR="005D4105" w:rsidRP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</w:t>
            </w:r>
          </w:p>
          <w:p w14:paraId="07860CA7" w14:textId="62DC770B" w:rsidR="005D4105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</w:p>
          <w:p w14:paraId="3ECFBCB5" w14:textId="30E08703" w:rsid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Unintended mixing of single- and double precision operations</w:t>
            </w:r>
          </w:p>
          <w:p w14:paraId="30A83FF4" w14:textId="13ED55C9" w:rsidR="00443F9A" w:rsidRP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Mixup of integer and floating-point types</w:t>
            </w:r>
          </w:p>
          <w:p w14:paraId="708AA7DE" w14:textId="41479891" w:rsidR="001E41F3" w:rsidRPr="005D4105" w:rsidRDefault="001E41F3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49BCF938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7018471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6DDC88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690D3F80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0D5A587C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2BEDF58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located in </w:t>
            </w:r>
            <w:r w:rsidRPr="00BF2359">
              <w:rPr>
                <w:noProof/>
              </w:rPr>
              <w:t>swb_pre_proc(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300E7D17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</w:t>
            </w:r>
            <w:r w:rsidR="00856663">
              <w:rPr>
                <w:noProof/>
              </w:rPr>
              <w:t>n</w:t>
            </w:r>
            <w:r w:rsidRPr="00480F39">
              <w:rPr>
                <w:noProof/>
              </w:rPr>
              <w:t>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4A118A49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6E9EC3D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49B55CC1" w14:textId="77777777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  <w:p w14:paraId="2B7C9FBC" w14:textId="1C05CD95" w:rsidR="00443F9A" w:rsidRP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Correct Various potential divisions by 0, especially in case of corupt bitstreams, in a2lsp_stab(), a2isp(), lpc2mdct(), calc_tilt(), </w:t>
            </w:r>
            <w:r w:rsidRPr="00443F9A">
              <w:rPr>
                <w:noProof/>
                <w:lang w:val="en-US"/>
              </w:rPr>
              <w:t>wb_tbe_dec(), swb_tbe_dec()</w:t>
            </w:r>
            <w:r>
              <w:rPr>
                <w:noProof/>
                <w:lang w:val="en-US"/>
              </w:rPr>
              <w:t>. This does not affect bit-exactness of the test vectors.</w:t>
            </w:r>
          </w:p>
          <w:p w14:paraId="43676470" w14:textId="496510D3" w:rsidR="00443F9A" w:rsidRPr="005D4105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FD-CNG. The change in located in the table definition in rom_com.c. This does not affect bit-exatcness of the test vectors.</w:t>
            </w:r>
          </w:p>
          <w:p w14:paraId="7084EDC2" w14:textId="31370180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  <w:r>
              <w:rPr>
                <w:noProof/>
                <w:lang w:val="en-US"/>
              </w:rPr>
              <w:t xml:space="preserve">. The change is located in </w:t>
            </w:r>
            <w:r w:rsidRPr="00443F9A">
              <w:rPr>
                <w:noProof/>
                <w:lang w:val="en-US"/>
              </w:rPr>
              <w:t>wb_tbe_dec(</w:t>
            </w:r>
            <w:r>
              <w:rPr>
                <w:noProof/>
                <w:lang w:val="en-US"/>
              </w:rPr>
              <w:t>). This does not effect bit-exactness of the test vectors.</w:t>
            </w:r>
          </w:p>
          <w:p w14:paraId="2641487E" w14:textId="62D965A9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Reform </w:t>
            </w:r>
            <w:r w:rsidRPr="00443F9A">
              <w:rPr>
                <w:noProof/>
                <w:lang w:val="en-US"/>
              </w:rPr>
              <w:t>15 point shift2/shift8 and 5 point FFT calculation</w:t>
            </w:r>
            <w:r>
              <w:rPr>
                <w:noProof/>
                <w:lang w:val="en-US"/>
              </w:rPr>
              <w:t>. This is a bit-exact</w:t>
            </w:r>
            <w:r w:rsidR="001F4B47">
              <w:rPr>
                <w:noProof/>
                <w:lang w:val="en-US"/>
              </w:rPr>
              <w:t>, editorial</w:t>
            </w:r>
            <w:r>
              <w:rPr>
                <w:noProof/>
                <w:lang w:val="en-US"/>
              </w:rPr>
              <w:t xml:space="preserve"> change.</w:t>
            </w:r>
          </w:p>
          <w:p w14:paraId="36A219D9" w14:textId="59112285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Harmonize single- and double precision operations. The changes are loacted in </w:t>
            </w:r>
            <w:r w:rsidRPr="00443F9A">
              <w:rPr>
                <w:noProof/>
                <w:lang w:val="en-US"/>
              </w:rPr>
              <w:t>tcx_windowing_synthesis_current_frame(</w:t>
            </w:r>
            <w:r>
              <w:rPr>
                <w:noProof/>
                <w:lang w:val="en-US"/>
              </w:rPr>
              <w:t>),</w:t>
            </w:r>
            <w:r w:rsidRPr="00443F9A">
              <w:rPr>
                <w:noProof/>
                <w:lang w:val="en-US"/>
              </w:rPr>
              <w:t>con_tcx(</w:t>
            </w:r>
            <w:r>
              <w:rPr>
                <w:noProof/>
                <w:lang w:val="en-US"/>
              </w:rPr>
              <w:t xml:space="preserve">) and </w:t>
            </w:r>
            <w:r w:rsidRPr="00443F9A">
              <w:rPr>
                <w:noProof/>
                <w:lang w:val="en-US"/>
              </w:rPr>
              <w:t>open_PLC_ENC_EVS(</w:t>
            </w:r>
            <w:r>
              <w:rPr>
                <w:noProof/>
                <w:lang w:val="en-US"/>
              </w:rPr>
              <w:t>). This affects bit-exactness of the test</w:t>
            </w:r>
            <w:r w:rsidR="00FA50D8">
              <w:rPr>
                <w:noProof/>
                <w:lang w:val="en-US"/>
              </w:rPr>
              <w:t xml:space="preserve"> vectors (encoder, decoder)</w:t>
            </w:r>
          </w:p>
          <w:p w14:paraId="31C656EC" w14:textId="607190C9" w:rsidR="00443F9A" w:rsidRPr="00FA50D8" w:rsidRDefault="00FA50D8" w:rsidP="00FA5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m</w:t>
            </w:r>
            <w:r w:rsidR="00443F9A">
              <w:rPr>
                <w:noProof/>
                <w:lang w:val="en-US"/>
              </w:rPr>
              <w:t>ixup of integer and floating-point types</w:t>
            </w:r>
            <w:r>
              <w:rPr>
                <w:noProof/>
                <w:lang w:val="en-US"/>
              </w:rPr>
              <w:t xml:space="preserve"> at various places. The changes are bit-exact.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46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6FF8" w14:textId="51CEF7ED" w:rsidR="00016662" w:rsidRPr="003879BC" w:rsidRDefault="00016662" w:rsidP="0001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26.443, specifically:</w:t>
            </w:r>
          </w:p>
          <w:p w14:paraId="79EBB09D" w14:textId="77777777" w:rsidR="00016662" w:rsidRDefault="00016662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</w:p>
          <w:p w14:paraId="1A377A1A" w14:textId="1A8BA2A7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510C59F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61E4D63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c-code/lib_com/bitstream.c</w:t>
            </w:r>
          </w:p>
          <w:p w14:paraId="22FAC2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c-code/lib_com/cnst.h</w:t>
            </w:r>
          </w:p>
          <w:p w14:paraId="08FB6C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c-code/lib_com/core_com_config.c</w:t>
            </w:r>
          </w:p>
          <w:p w14:paraId="3086834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3367B3C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c-code/lib_com/env_stab.c</w:t>
            </w:r>
          </w:p>
          <w:p w14:paraId="2C68C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4B13E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c-code/lib_com/fft.c</w:t>
            </w:r>
          </w:p>
          <w:p w14:paraId="55FEA1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c-code/lib_com/lsf_tools.c</w:t>
            </w:r>
          </w:p>
          <w:p w14:paraId="248438B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c-code/lib_com/prot.h</w:t>
            </w:r>
          </w:p>
          <w:p w14:paraId="7F80244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c-code/lib_com/rom_com.c</w:t>
            </w:r>
          </w:p>
          <w:p w14:paraId="71FBF42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c-code/lib_com/stat_noise_uv_mod.c</w:t>
            </w:r>
          </w:p>
          <w:p w14:paraId="69D195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c-code/lib_com/tcx_utils.c</w:t>
            </w:r>
          </w:p>
          <w:p w14:paraId="285EE8D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5C17634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0849BA6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c-code/lib_dec/FEC_adapt_codebook.c</w:t>
            </w:r>
          </w:p>
          <w:p w14:paraId="0F818A3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c-code/lib_dec/cng_dec.c</w:t>
            </w:r>
          </w:p>
          <w:p w14:paraId="77A036A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585E446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33729D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4F0B442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7E43ABA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c-code/lib_dec/er_dec_tcx.c</w:t>
            </w:r>
          </w:p>
          <w:p w14:paraId="051CBA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c-code/lib_dec/evs_dec.c</w:t>
            </w:r>
          </w:p>
          <w:p w14:paraId="3A25C7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565A5ADC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635C9DFC" w14:textId="77777777" w:rsid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7325B4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c-code/lib_dec/init_dec.c</w:t>
            </w:r>
          </w:p>
          <w:p w14:paraId="0880BDB7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c-code/lib_dec/io_dec.c</w:t>
            </w:r>
          </w:p>
          <w:p w14:paraId="4DFACD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29A8A8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c-code/lib_dec/lead_deindexing.c</w:t>
            </w:r>
          </w:p>
          <w:p w14:paraId="466507A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c-code/lib_dec/rtpdump.c</w:t>
            </w:r>
          </w:p>
          <w:p w14:paraId="2CE45C8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c-code/lib_dec/rtpdump.h</w:t>
            </w:r>
          </w:p>
          <w:p w14:paraId="4FBF6B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c-code/lib_dec/stat_dec.h</w:t>
            </w:r>
          </w:p>
          <w:p w14:paraId="7D999A3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c-code/lib_dec/swb_tbe_dec.c</w:t>
            </w:r>
          </w:p>
          <w:p w14:paraId="08BDC17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72B2CBF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50479A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c-code/lib_enc/acelp_core_enc.c</w:t>
            </w:r>
          </w:p>
          <w:p w14:paraId="65F542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c-code/lib_enc/acelp_core_switch_enc.c</w:t>
            </w:r>
          </w:p>
          <w:p w14:paraId="0D0D72E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c-code/lib_enc/amr_wb_enc.c</w:t>
            </w:r>
          </w:p>
          <w:p w14:paraId="57FDA42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c-code/lib_enc/cng_enc.c</w:t>
            </w:r>
          </w:p>
          <w:p w14:paraId="388FCB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c-code/lib_enc/cod_ace.c</w:t>
            </w:r>
          </w:p>
          <w:p w14:paraId="7F7D061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7A5EADB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D3B22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c-code/lib_enc/dtx.c</w:t>
            </w:r>
          </w:p>
          <w:p w14:paraId="00B75855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14C468E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DF85BD3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c-code/lib_enc/evs_enc.c</w:t>
            </w:r>
          </w:p>
          <w:p w14:paraId="4BE79C0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c-code/lib_enc/init_enc.c</w:t>
            </w:r>
          </w:p>
          <w:p w14:paraId="0F5ACAE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c-code/lib_enc/io_enc.c</w:t>
            </w:r>
          </w:p>
          <w:p w14:paraId="29270F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c-code/lib_enc/plc_enc_ext.c</w:t>
            </w:r>
          </w:p>
          <w:p w14:paraId="5A981BC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c-code/lib_enc/pre_proc.c</w:t>
            </w:r>
          </w:p>
          <w:p w14:paraId="186E654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c-code/lib_enc/stat_enc.h</w:t>
            </w:r>
          </w:p>
          <w:p w14:paraId="5E2F3EC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c-code/lib_enc/swb_pre_proc.c</w:t>
            </w:r>
          </w:p>
          <w:p w14:paraId="55888C7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c-code/lib_enc/vad_param_updt.c</w:t>
            </w:r>
          </w:p>
          <w:p w14:paraId="7282B80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c-code/readme.txt</w:t>
            </w:r>
          </w:p>
          <w:p w14:paraId="2E8CC96B" w14:textId="77777777" w:rsidR="001E41F3" w:rsidRPr="00FA50D8" w:rsidRDefault="001E4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9846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088E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</w:t>
            </w:r>
            <w:r w:rsidR="00FA50D8">
              <w:rPr>
                <w:noProof/>
              </w:rPr>
              <w:t>2</w:t>
            </w:r>
            <w:r w:rsidR="008237B0">
              <w:rPr>
                <w:noProof/>
              </w:rPr>
              <w:t xml:space="preserve"> CR00</w:t>
            </w:r>
            <w:r w:rsidR="00927A98">
              <w:rPr>
                <w:noProof/>
              </w:rPr>
              <w:t>4</w:t>
            </w:r>
            <w:r w:rsidR="00BE3E23">
              <w:rPr>
                <w:noProof/>
              </w:rPr>
              <w:t>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D401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8237B0">
              <w:rPr>
                <w:noProof/>
              </w:rPr>
              <w:t>003</w:t>
            </w:r>
            <w:r w:rsidR="00BE3E23">
              <w:rPr>
                <w:noProof/>
              </w:rPr>
              <w:t>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8ABD1" w:rsidR="001E41F3" w:rsidRDefault="005A7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35E100" w:rsidR="008863B9" w:rsidRDefault="00984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7F56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26443-g10/c-code/Workspace_msvc/evs_dec.vcxproj 26443-g20/c-code/Workspace_msvc/evs_dec.vcxproj</w:t>
      </w:r>
    </w:p>
    <w:p w14:paraId="34EB9E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16:38:34.000000000 +0200</w:t>
      </w:r>
    </w:p>
    <w:p w14:paraId="4E2A25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16:45:24.684528000 +0200</w:t>
      </w:r>
    </w:p>
    <w:p w14:paraId="41DA4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-187,6 +187,7 @@</w:t>
      </w:r>
    </w:p>
    <w:p w14:paraId="6D5F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434E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2D334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Include="..\lib_dec\evs_dec.c" /&gt;</w:t>
      </w:r>
    </w:p>
    <w:p w14:paraId="23164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29CEA7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80FA2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&lt;ClCompile Include="..\lib_dec\FEC.c" /&gt;</w:t>
      </w:r>
    </w:p>
    <w:p w14:paraId="0ACC7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Include="..\lib_dec\FEC_adapt_codebook.c" /&gt;</w:t>
      </w:r>
    </w:p>
    <w:p w14:paraId="60A60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-238,6 +239,7 @@</w:t>
      </w:r>
    </w:p>
    <w:p w14:paraId="5BBF5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Include="..\lib_dec\re8_dec.c" /&gt;</w:t>
      </w:r>
    </w:p>
    <w:p w14:paraId="557E1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Include="..\lib_dec\rom_dec.c" /&gt;</w:t>
      </w:r>
    </w:p>
    <w:p w14:paraId="6181C6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Include="..\lib_dec\rst_dec.c" /&gt;</w:t>
      </w:r>
    </w:p>
    <w:p w14:paraId="4AABC2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&lt;ClCompile Include="..\lib_dec\rtpdump.c" /&gt;</w:t>
      </w:r>
    </w:p>
    <w:p w14:paraId="3A62E4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Include="..\lib_dec\stat_noise_uv_dec.c" /&gt;</w:t>
      </w:r>
    </w:p>
    <w:p w14:paraId="7EE134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Include="..\lib_dec\swb_bwe_dec.c" /&gt;</w:t>
      </w:r>
    </w:p>
    <w:p w14:paraId="20A756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Include="..\lib_dec\swb_bwe_dec_hr.c" /&gt;</w:t>
      </w:r>
    </w:p>
    <w:p w14:paraId="4EB079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-259,6 +261,7 @@</w:t>
      </w:r>
    </w:p>
    <w:p w14:paraId="633D7C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&lt;/ItemGroup&gt;</w:t>
      </w:r>
    </w:p>
    <w:p w14:paraId="48E78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&lt;ItemGroup&gt;</w:t>
      </w:r>
    </w:p>
    <w:p w14:paraId="75F18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DFF3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526A58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54C10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0B2ED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1E6809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+272,7 @@</w:t>
      </w:r>
    </w:p>
    <w:p w14:paraId="182EA3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Include="..\lib_dec\jbm_pcmdsp_window.h" /&gt;</w:t>
      </w:r>
    </w:p>
    <w:p w14:paraId="50478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Include="..\lib_dec\jbm_types.h" /&gt;</w:t>
      </w:r>
    </w:p>
    <w:p w14:paraId="639D7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Include="..\lib_dec\rom_dec.h" /&gt;</w:t>
      </w:r>
    </w:p>
    <w:p w14:paraId="2A9BF5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3C16B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Include="..\lib_dec\stat_dec.h" /&gt;</w:t>
      </w:r>
    </w:p>
    <w:p w14:paraId="4FAD8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4EB7C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7C3E0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26443-g10/c-code/lib_com/bitstream.c 26443-g20/c-code/lib_com/bitstream.c</w:t>
      </w:r>
    </w:p>
    <w:p w14:paraId="71D733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16:37:59.000000000 +0200</w:t>
      </w:r>
    </w:p>
    <w:p w14:paraId="67DB6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16:45:24.815527000 +0200</w:t>
      </w:r>
    </w:p>
    <w:p w14:paraId="66EAF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-1197,8 +1197,7 @@</w:t>
      </w:r>
    </w:p>
    <w:p w14:paraId="5FF2F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   */</w:t>
      </w:r>
    </w:p>
    <w:p w14:paraId="06BCA7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E78F0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50A6FD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1696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339C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252B0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likely)  */</w:t>
      </w:r>
    </w:p>
    <w:p w14:paraId="7F0A1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81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D3C4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-1327,6 +1326,201 @@</w:t>
      </w:r>
    </w:p>
    <w:p w14:paraId="7BDB4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}</w:t>
      </w:r>
    </w:p>
    <w:p w14:paraId="263FC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102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A8D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41224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5AD42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87B4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4C01D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7CBBE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50EF3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41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7FC68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7DDBFF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7BDADE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68A9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5F026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797A1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5C712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7B41A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0602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4308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75F5E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74ACA7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1EAA5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06F6F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5615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1D929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1C40F5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27A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!= 1 )   /* so  far derived from q bit in AMRWB/AMRWBIO cases   */</w:t>
      </w:r>
    </w:p>
    <w:p w14:paraId="234AB1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398D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19E45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70A8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F88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91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5A7FD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748556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A5112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533BB0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 = 1;     /* override  qbit */</w:t>
      </w:r>
    </w:p>
    <w:p w14:paraId="33EE98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633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788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5BE4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65B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2C00E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38E6D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BCDDE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== 0 )</w:t>
      </w:r>
    </w:p>
    <w:p w14:paraId="73E4B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D227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213D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430A0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3B51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5E91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B03C5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3AC68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E436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9F6FC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1D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987D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A47BD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)</w:t>
      </w:r>
    </w:p>
    <w:p w14:paraId="0D2F8E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47E8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36221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4A7E9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48B84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DF1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0DB436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5936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2652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</w:t>
      </w:r>
    </w:p>
    <w:p w14:paraId="4E33C3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32EEB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st-&gt;Opt_AMR_WB==0 )  || /* switch to    AMRWBIO */</w:t>
      </w:r>
    </w:p>
    <w:p w14:paraId="0B355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st-&gt;Opt_AMR_WB==1)      /* switch from  AMRWBIO */</w:t>
      </w:r>
    </w:p>
    <w:p w14:paraId="193AE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04C86F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8703F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25495E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0AC764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1E58DE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5250CA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 st-&gt;bfi==1); /* bfi stays 1 */</w:t>
      </w:r>
    </w:p>
    <w:p w14:paraId="0087B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6209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049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 == 1 )  /* typically from q bit  */</w:t>
      </w:r>
    </w:p>
    <w:p w14:paraId="21693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C436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21109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F8E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2AE77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7D85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4686F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43F1A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st-&gt;CNG != 0 )</w:t>
      </w:r>
    </w:p>
    <w:p w14:paraId="29C0E0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75F8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57455A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1AA380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93B3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76478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0;</w:t>
      </w:r>
    </w:p>
    <w:p w14:paraId="325E9C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295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E66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39198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27BCC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026C6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12C32A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644F8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A4A5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1;</w:t>
      </w:r>
    </w:p>
    <w:p w14:paraId="711AD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E900B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16D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07F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139B44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46A61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6CFC6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B034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(st-&gt;CNG == 0)  &amp;&amp;  ( no_data != 0 )  )</w:t>
      </w:r>
    </w:p>
    <w:p w14:paraId="38A376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20CB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6C97C8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1;</w:t>
      </w:r>
    </w:p>
    <w:p w14:paraId="15FE0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4DA2B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54E77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E48A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254EA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557D9B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( st-&gt;CNG != 0 &amp;&amp; ( speech_bad || speech_lost || no_data ))  || /* SP_BAD or SPEECH_LOST)   --&gt; stay in CNG */</w:t>
      </w:r>
    </w:p>
    <w:p w14:paraId="4ED07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2D8B1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C6DD9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= 0;   /* mark as good to not start speech PLC */</w:t>
      </w:r>
    </w:p>
    <w:p w14:paraId="2D3D3B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2128D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76F5B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03C0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0D5C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30AE0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bfi==0, total_brate!=0    cng or speech pending  bitrate</w:t>
      </w:r>
    </w:p>
    <w:p w14:paraId="1F10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4EBD2B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4A372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40C232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751FB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A06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723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FA75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547E80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 ( st-&gt;bfi == 1 &amp;&amp; st-&gt;ini_frame == 0) &amp;&amp;</w:t>
      </w:r>
    </w:p>
    <w:p w14:paraId="140D8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6637B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29EB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1EC47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DB4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6193E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01C5D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9D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33FEAE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C69D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14AC68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543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6FFF9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B04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st-&gt;total_brate  = init_rate; /* not updated on bfi as  decoderSelectCodec is not called below */</w:t>
      </w:r>
    </w:p>
    <w:p w14:paraId="178F54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st-&gt;core_brate   = init_rate;</w:t>
      </w:r>
    </w:p>
    <w:p w14:paraId="70BBF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737FF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5AD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494FED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633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5ADB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A3DB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0437E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6E9CD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19FA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34A144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29DAA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44343C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230C5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2AA6E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5F93C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435F6C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EC87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k, sum = 0;</w:t>
      </w:r>
    </w:p>
    <w:p w14:paraId="2C5011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BB54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2B9F0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DE88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2C0A6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27137A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154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 |= st-&gt;bit_stream[k] ; /* partity check of 35 zeroes,  any single 1 gives BFI */</w:t>
      </w:r>
    </w:p>
    <w:p w14:paraId="0D53D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574E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ED15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0F557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5BC9A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62B4E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51884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751359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259E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st-&gt;bit_stream[k]; /*   check of 35 zeroes   */</w:t>
      </w:r>
    </w:p>
    <w:p w14:paraId="4DE93F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2C9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9580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2C8051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{</w:t>
      </w:r>
    </w:p>
    <w:p w14:paraId="51C84A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= 1;   /* eventually becomes SID_UPD_BAD */</w:t>
      </w:r>
    </w:p>
    <w:p w14:paraId="0BD2A5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B23C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170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89C33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79A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7563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/*-------------------------------------------------------------------*</w:t>
      </w:r>
    </w:p>
    <w:p w14:paraId="7671D0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read_indices_mime()</w:t>
      </w:r>
    </w:p>
    <w:p w14:paraId="074D70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-1347,10 +1541,7 @@</w:t>
      </w:r>
    </w:p>
    <w:p w14:paraId="40F0F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76C9E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num_bits;</w:t>
      </w:r>
    </w:p>
    <w:p w14:paraId="3AEEC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748FC6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4AB186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1785CA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02AC6F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C3EB6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7CFB8C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59400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2F4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697A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-1378,15 +1569,7 @@</w:t>
      </w:r>
    </w:p>
    <w:p w14:paraId="3380C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DBC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77B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0CF8EA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43DD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12D50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1213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2BA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0552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7E266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220065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04471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37687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297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573C37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185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-1534,30 +1717,7 @@</w:t>
      </w:r>
    </w:p>
    <w:p w14:paraId="0DA3E9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47E1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3492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A8D0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0C4D3E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A73A8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121D6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0CDFE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5D4AF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 |= st-&gt;bit_stream[k] ; /* partity check of 35 zeroes,  any single 1 gives BFI */</w:t>
      </w:r>
    </w:p>
    <w:p w14:paraId="4B4E58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797C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3FE50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3E694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or bad dejitter handlers */</w:t>
      </w:r>
    </w:p>
    <w:p w14:paraId="69027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1F122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593E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67082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3E6920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621327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3DB7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st-&gt;bit_stream[k]; /*   check of 35 zeroes   */</w:t>
      </w:r>
    </w:p>
    <w:p w14:paraId="6507D9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9358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6B01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7B84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2FC30E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= 1;   /* eventually becomes SID_UPD_BAD */</w:t>
      </w:r>
    </w:p>
    <w:p w14:paraId="690102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6D6D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A56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163BE9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13724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F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66688A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-1568,133 +1728,7 @@</w:t>
      </w:r>
    </w:p>
    <w:p w14:paraId="538DE4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058944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7E127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4BA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keep st-&gt;CNG , st_bfi and total_brate  updated  for proper synthesis in DTX and FER  */</w:t>
      </w:r>
    </w:p>
    <w:p w14:paraId="2014A2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52B94A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972F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   /* so  far derived from q bit in AMRWB/AMRWBIO cases   */</w:t>
      </w:r>
    </w:p>
    <w:p w14:paraId="3A82B2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2F66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02AC5B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408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AA545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1773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604B3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2D691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3247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1865E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 = 1;     /* override  qbit */</w:t>
      </w:r>
    </w:p>
    <w:p w14:paraId="19A139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921C1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F17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4BEA2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BD8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31CE9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E5929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DA30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</w:t>
      </w:r>
    </w:p>
    <w:p w14:paraId="1167E9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7F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63A756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25A62B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2E56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658DD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E2ED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35AA64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4E25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CE21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0FA67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116A7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B803D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)</w:t>
      </w:r>
    </w:p>
    <w:p w14:paraId="41C4C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63179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22FEE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8602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0B3EC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2059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B3F8D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0298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544A9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61B7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67A62E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st-&gt;Opt_AMR_WB==0 )  || /* switch to    AMRWBIO */</w:t>
      </w:r>
    </w:p>
    <w:p w14:paraId="6D5F82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st-&gt;Opt_AMR_WB==1)      /* switch from  AMRWBIO */</w:t>
      </w:r>
    </w:p>
    <w:p w14:paraId="041DB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033A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063A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0A137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2759E8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3F4B7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4D6430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st-&gt;bfi==1); /* bfi stays 1 */</w:t>
      </w:r>
    </w:p>
    <w:p w14:paraId="17976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6D81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B8E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 )  /* typically from q bit  */</w:t>
      </w:r>
    </w:p>
    <w:p w14:paraId="32B994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488E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speech_bad = 1;    /* initial assumption,   CNG synt state decides what to actually do */</w:t>
      </w:r>
    </w:p>
    <w:p w14:paraId="627655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0AE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67D4F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AFB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1FCA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2F2A63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st-&gt;CNG != 0 )</w:t>
      </w:r>
    </w:p>
    <w:p w14:paraId="0837C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EE27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32347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212F8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791A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69A7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0;</w:t>
      </w:r>
    </w:p>
    <w:p w14:paraId="593E74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BF709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F266B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FF96A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E6730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57CC9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5E8823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27CE9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BCA5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1;</w:t>
      </w:r>
    </w:p>
    <w:p w14:paraId="5B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EF61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F4F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A143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74C3D6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17FA7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bo_data frames may be injected by the network or by the dejitter buffer   */</w:t>
      </w:r>
    </w:p>
    <w:p w14:paraId="7DD78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to the into the correct decoder PLC section  */</w:t>
      </w:r>
    </w:p>
    <w:p w14:paraId="50437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(st-&gt;CNG == 0)  &amp;&amp;  ( no_data != 0 )  )</w:t>
      </w:r>
    </w:p>
    <w:p w14:paraId="47FB34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B113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2FC530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= 1;</w:t>
      </w:r>
    </w:p>
    <w:p w14:paraId="3AD36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0;    always zero for no_data */</w:t>
      </w:r>
    </w:p>
    <w:p w14:paraId="5C46C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2701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14DEB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654B2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0FC12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( st-&gt;CNG != 0 &amp;&amp; ( speech_bad || speech_lost || no_data ))  || /* SP_BAD or SPEECH_LOST)   --&gt; stay in CNG */</w:t>
      </w:r>
    </w:p>
    <w:p w14:paraId="014938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/* SID_UPD_BAD               --&gt; start/stay  CNG   */</w:t>
      </w:r>
    </w:p>
    <w:p w14:paraId="71185D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EC49C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= 0;   /* mark as good to not start speech PLC */</w:t>
      </w:r>
    </w:p>
    <w:p w14:paraId="67B4B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/* this zeroing needed  for  speech_bad, sid_bad frames */</w:t>
      </w:r>
    </w:p>
    <w:p w14:paraId="1BB37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E04E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C182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6E71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5A298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total_brate!=0    cng or speech pending  bitrate</w:t>
      </w:r>
    </w:p>
    <w:p w14:paraId="071CE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total_brate==0    cng will continue or start(sid_first, sid_bad)</w:t>
      </w:r>
    </w:p>
    <w:p w14:paraId="7AA61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total_brate!=0    speech plc</w:t>
      </w:r>
    </w:p>
    <w:p w14:paraId="52035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total_brate==0 ,  speech plc</w:t>
      </w:r>
    </w:p>
    <w:p w14:paraId="64DCE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9AAF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MIME header ToC rate-info at startup   */</w:t>
      </w:r>
    </w:p>
    <w:p w14:paraId="7EAEC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 ( st-&gt;bfi != 0 &amp;&amp; rew_flag == 0 &amp;&amp; st-&gt;ini_frame == 0) &amp;&amp;    /*  ini_frame can not be used when rewflag is 1  */</w:t>
      </w:r>
    </w:p>
    <w:p w14:paraId="11971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6DA5C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0ADAA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026968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0D7B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/* default , may have been modified from original ToC value */</w:t>
      </w:r>
    </w:p>
    <w:p w14:paraId="0DB6E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(speech_lost !=0 || no_data != 0 )</w:t>
      </w:r>
    </w:p>
    <w:p w14:paraId="3DEA07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257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  /* make sure the decoder starts up in a selected AMRWB mode */</w:t>
      </w:r>
    </w:p>
    <w:p w14:paraId="76F01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35B92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!=0  )</w:t>
      </w:r>
    </w:p>
    <w:p w14:paraId="1B142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F455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from from ToC */</w:t>
      </w:r>
    </w:p>
    <w:p w14:paraId="52741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AE00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st-&gt;total_brate  = init_rate; /* not updated on bfi as  decoderSelectCodec is not called below */</w:t>
      </w:r>
    </w:p>
    <w:p w14:paraId="0F5FF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st-&gt;core_brate   = init_rate;</w:t>
      </w:r>
    </w:p>
    <w:p w14:paraId="6F42E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7465D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1114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 == 0 )</w:t>
      </w:r>
    </w:p>
    <w:p w14:paraId="0EA6E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36920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-2021,24 +2055,24 @@</w:t>
      </w:r>
    </w:p>
    <w:p w14:paraId="62FFD6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</w:t>
      </w:r>
    </w:p>
    <w:p w14:paraId="0BE4FA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6A674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16502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B40D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read_indices_from_djb(</w:t>
      </w:r>
    </w:p>
    <w:p w14:paraId="22CF0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/* i/o: decoder state structure       */</w:t>
      </w:r>
    </w:p>
    <w:p w14:paraId="7C08B1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/* i  : bitstream file                */</w:t>
      </w:r>
    </w:p>
    <w:p w14:paraId="749CB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num_bits,                 /* i  : input frame length in bits    */</w:t>
      </w:r>
    </w:p>
    <w:p w14:paraId="3BE96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033B2D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04660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77034D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partialframe,             /* i  : partial frame information     */</w:t>
      </w:r>
    </w:p>
    <w:p w14:paraId="54CFB9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next_coder_type           /* i  : next coder type information   */</w:t>
      </w:r>
    </w:p>
    <w:p w14:paraId="401150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3424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FF5B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k;</w:t>
      </w:r>
    </w:p>
    <w:p w14:paraId="20E2A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315BC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2927DE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798F7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*bit_stream_ptr;</w:t>
      </w:r>
    </w:p>
    <w:p w14:paraId="10860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long total_brate;</w:t>
      </w:r>
    </w:p>
    <w:p w14:paraId="010DA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bit0;</w:t>
      </w:r>
    </w:p>
    <w:p w14:paraId="031761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1381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67A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curr_ft_good_sp, curr_ft_bad_sp;</w:t>
      </w:r>
    </w:p>
    <w:p w14:paraId="3A2E92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g192_sid_first, sid_upd_bad, sid_update;</w:t>
      </w:r>
    </w:p>
    <w:p w14:paraId="27BE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speech_bad, speech_lost;</w:t>
      </w:r>
    </w:p>
    <w:p w14:paraId="4AF9F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total_brate;</w:t>
      </w:r>
    </w:p>
    <w:p w14:paraId="728171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speech_lost = 0;</w:t>
      </w:r>
    </w:p>
    <w:p w14:paraId="6ADAF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A7A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 = 0;</w:t>
      </w:r>
    </w:p>
    <w:p w14:paraId="77FCA7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32B9E3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-2046,183 +2080,78 @@</w:t>
      </w:r>
    </w:p>
    <w:p w14:paraId="2067F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4FDF01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reset_indices_dec(st);</w:t>
      </w:r>
    </w:p>
    <w:p w14:paraId="3941D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465D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7F8E9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CAC5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1;</w:t>
      </w:r>
    </w:p>
    <w:p w14:paraId="19A1F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6E53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225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A3F46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387A5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77F3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620C4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11B1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5BCFC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curr_ft_good_sp = 0;</w:t>
      </w:r>
    </w:p>
    <w:p w14:paraId="4D1C1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4AE0C5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st-&gt;bfi = !qbit;</w:t>
      </w:r>
    </w:p>
    <w:p w14:paraId="2BF99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2268B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FD7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647B3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661A2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4AA50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78C41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1AC5F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72B8E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1D0223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7623BC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F8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05354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CA1C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 == 0;</w:t>
      </w:r>
    </w:p>
    <w:p w14:paraId="2CA99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 != 0;</w:t>
      </w:r>
    </w:p>
    <w:p w14:paraId="0248C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C7EA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61A33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4D4EF1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96C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7ABA8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D976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34993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74F71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96C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21072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2B0202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39A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490F01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FBC0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this frame type may happen in ETSI/3GPP CS cases ,  a corrupt sid frames  */</w:t>
      </w:r>
    </w:p>
    <w:p w14:paraId="4CAAF2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53515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0916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C11B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4F380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336BFB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50A754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E5C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A05F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short sum = 0;</w:t>
      </w:r>
    </w:p>
    <w:p w14:paraId="51FAFB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24891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A366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54875C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67EB3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175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A86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75F67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0C4DB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C3D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427AC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7A49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3D9D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2;</w:t>
      </w:r>
    </w:p>
    <w:p w14:paraId="40D3A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F34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A26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2413FD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2DF3B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7932E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 SID_UPDATE frames triggers SID_BAD.</w:t>
      </w:r>
    </w:p>
    <w:p w14:paraId="30A58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D2C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Here we inhibit use of the SID-length info, even though it is available in the G.192 file format after STL/EID-XOR.</w:t>
      </w:r>
    </w:p>
    <w:p w14:paraId="053CC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*/</w:t>
      </w:r>
    </w:p>
    <w:p w14:paraId="08C22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1BA8C9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353D0B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st-&gt;bit_stream;</w:t>
      </w:r>
    </w:p>
    <w:p w14:paraId="01EAD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29C13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75196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69B7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2F3B7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 ;         /* treat SID_BAD  as a  stolen signaling frame --&gt; SPEECH LOST */</w:t>
      </w:r>
    </w:p>
    <w:p w14:paraId="17C32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33CB1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11117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57BE2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(st-&gt;core == AMR_WB_CORE &amp;&amp; st-&gt;prev_ft_speech &amp;&amp; total_brate == FRAME_NO_DATA &amp;&amp; st-&gt;bfi == 0)</w:t>
      </w:r>
    </w:p>
    <w:p w14:paraId="35A8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193AB5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C551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67C40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667AA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conditions EVS-&gt;AMRWBIO  where:</w:t>
      </w:r>
    </w:p>
    <w:p w14:paraId="0990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12964A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2AA256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30DFCD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14E3E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st-&gt;bit_stream[sort_ptr[core_mode][k]] = unpack_bit(&amp;pt_stream, &amp;mask);</w:t>
      </w:r>
    </w:p>
    <w:p w14:paraId="06DDD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06BB6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0C7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B520F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61D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 != 0) /*   CS-type of CRC failure   frame */</w:t>
      </w:r>
    </w:p>
    <w:p w14:paraId="1057F3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91AF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A65C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ft assumption, CNG_state decides what to do */</w:t>
      </w:r>
    </w:p>
    <w:p w14:paraId="6E19FE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76504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067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C7507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0A52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 != 0) /*  unsent  NO_DATA or stolen NO_DATA/signaling  frame  */</w:t>
      </w:r>
    </w:p>
    <w:p w14:paraId="1BAFB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F655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ft assumption, CNG_state decides what to do */</w:t>
      </w:r>
    </w:p>
    <w:p w14:paraId="2E7EA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B825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9DE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3BBDC6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7A7A38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C806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(st-&gt;CNG != 0)</w:t>
      </w:r>
    </w:p>
    <w:p w14:paraId="3DAC8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1DC8ED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403B2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A662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621734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2F3EC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177D8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A7F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7B057E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0;</w:t>
      </w:r>
    </w:p>
    <w:p w14:paraId="1CD7BA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B285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74D620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55AB92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2155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778A2D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AF53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7BFA61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/* only a received/detected SID frame can make the decoder enter into CNG synthsis  */</w:t>
      </w:r>
    </w:p>
    <w:p w14:paraId="4F7B23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41FE4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30AF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1;</w:t>
      </w:r>
    </w:p>
    <w:p w14:paraId="65C835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CB6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03D49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27F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set bfi, total_brate pair  for proper decoding  */</w:t>
      </w:r>
    </w:p>
    <w:p w14:paraId="7B208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the  G.192   _simulated_ untransmitted NO_DATA frame,  setting  for decoder  SPEECH synthesis  */</w:t>
      </w:r>
    </w:p>
    <w:p w14:paraId="299AF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((st-&gt;CNG == 0) &amp;&amp; (total_brate == 0 &amp;&amp; st-&gt;bfi == 0))</w:t>
      </w:r>
    </w:p>
    <w:p w14:paraId="38F98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789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st-&gt;bfi= 1;       /*  SPEECH PLC code will now become active as in a real system */</w:t>
      </w:r>
    </w:p>
    <w:p w14:paraId="4E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75F61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CFAD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3F263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38D77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9A8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bad/lost speech frame(and CS bad sid frame) in the decoders CNG synthesis settings pair (total_brate, bfi) */</w:t>
      </w:r>
    </w:p>
    <w:p w14:paraId="0FA983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(((st-&gt;CNG != 0) &amp;&amp; ((speech_bad != 0) || (speech_lost != 0))) || /* SP_BAD or SPEECH_LOST)   --&gt; stay in CNG */</w:t>
      </w:r>
    </w:p>
    <w:p w14:paraId="752076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sid_upd_bad != 0 ))                                               /* SID_UPD_BAD              --&gt; start CNG */</w:t>
      </w:r>
    </w:p>
    <w:p w14:paraId="79682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AA8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0;         /* bfi=0 needed to activate CNG code */</w:t>
      </w:r>
    </w:p>
    <w:p w14:paraId="0E0C5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0A1728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6F6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odd SID_FIRST detection (primarily for AMRWBIO)  */</w:t>
      </w:r>
    </w:p>
    <w:p w14:paraId="0D2D7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st-&gt;prev_ft_speech = ((curr_ft_good_sp != 0) || (curr_ft_bad_sp != 0));</w:t>
      </w:r>
    </w:p>
    <w:p w14:paraId="250C5A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65EF9A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FF4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partialframe || st-&gt;prev_use_partial_copy)</w:t>
      </w:r>
    </w:p>
    <w:p w14:paraId="64442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67E5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57A8B1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DB02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69995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B4DD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4626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DF8E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CDAD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(partialframe == 1)</w:t>
      </w:r>
    </w:p>
    <w:p w14:paraId="3D744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3158F4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3C9EDF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6000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2;</w:t>
      </w:r>
    </w:p>
    <w:p w14:paraId="392D68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1E112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13FB77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3123CF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45E4D9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77856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st-&gt;CNG set inside */</w:t>
      </w:r>
    </w:p>
    <w:p w14:paraId="543C1B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F52F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st-&gt;bfi != 1 )</w:t>
      </w:r>
    </w:p>
    <w:p w14:paraId="7929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37B8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select Mode 1 or Mode 2 */</w:t>
      </w:r>
    </w:p>
    <w:p w14:paraId="450298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0FA02B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AB19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for an incorrect total_brate, function decoder_selectCodec can set st-&gt;bfi to 1 and keep an incorrect total_brate,  */</w:t>
      </w:r>
    </w:p>
    <w:p w14:paraId="54FA16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3A3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9769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num_bits = total_brate/50;   /* recalc in case total_brate was set to a zeroed good frame by RXDTX handler logic */</w:t>
      </w:r>
    </w:p>
    <w:p w14:paraId="063A3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num_bits*50 == total_brate); /* only rates matching 20 ms frames are possible */</w:t>
      </w:r>
    </w:p>
    <w:p w14:paraId="01610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02250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 st-&gt;bfi != 1 )</w:t>
      </w:r>
    </w:p>
    <w:p w14:paraId="626A0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8D789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1FB209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st-&gt;bit_stream;</w:t>
      </w:r>
    </w:p>
    <w:p w14:paraId="0C1004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5D967C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138F6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15A1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421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9769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654DA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053F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60A7ED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5422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 ? G192_BIN1 : G192_BIN0);</w:t>
      </w:r>
    </w:p>
    <w:p w14:paraId="75AC0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ABEB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 known to the decoder, if the received frame was lost */</w:t>
      </w:r>
    </w:p>
    <w:p w14:paraId="7868D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6935AD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 = total_brate;</w:t>
      </w:r>
    </w:p>
    <w:p w14:paraId="4B550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A1C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344072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26443-g10/c-code/lib_com/cnst.h 26443-g20/c-code/lib_com/cnst.h</w:t>
      </w:r>
    </w:p>
    <w:p w14:paraId="277C2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16:38:05.000000000 +0200</w:t>
      </w:r>
    </w:p>
    <w:p w14:paraId="61988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16:45:24.830504000 +0200</w:t>
      </w:r>
    </w:p>
    <w:p w14:paraId="341158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-677,11 +677,11 @@</w:t>
      </w:r>
    </w:p>
    <w:p w14:paraId="18897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FULL_NG                               10        /* Stationary noise UV modification */</w:t>
      </w:r>
    </w:p>
    <w:p w14:paraId="6BB323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ISP_SMOOTHING_QUANT_A1                0.9f      /* Stationary noise UV modification */</w:t>
      </w:r>
    </w:p>
    <w:p w14:paraId="5259B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317E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KP559016994                           0.55901699f  /* EDCT &amp; EMDCT constants */</w:t>
      </w:r>
    </w:p>
    <w:p w14:paraId="20D06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KP951056516                           0.95105652f  /* EDCT &amp; EMDCT constants */</w:t>
      </w:r>
    </w:p>
    <w:p w14:paraId="75EC91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KP587785252                           0.58778525f  /* EDCT &amp; EMDCT constants */</w:t>
      </w:r>
    </w:p>
    <w:p w14:paraId="0F9135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KP866025403                           0.86602540f  /* EDCT &amp; EMDCT constants */</w:t>
      </w:r>
    </w:p>
    <w:p w14:paraId="50AD7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KP250000000                           0.25000000f  /* EDCT &amp; EMDCT constants */</w:t>
      </w:r>
    </w:p>
    <w:p w14:paraId="2A52E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FFT_15PONIT_WNK1                      0.55901699f  /* EDCT &amp; EMDCT constants */</w:t>
      </w:r>
    </w:p>
    <w:p w14:paraId="48BB6B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FFT_15PONIT_WNK2                      0.95105652f  /* EDCT &amp; EMDCT constants */</w:t>
      </w:r>
    </w:p>
    <w:p w14:paraId="591067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FFT_15PONIT_WNK3                      0.58778525f  /* EDCT &amp; EMDCT constants */</w:t>
      </w:r>
    </w:p>
    <w:p w14:paraId="655D97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FFT_15PONIT_WNK4                      0.86602540f  /* EDCT &amp; EMDCT constants */</w:t>
      </w:r>
    </w:p>
    <w:p w14:paraId="529CD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FFT_15PONIT_WNK5                      0.25000000f  /* EDCT &amp; EMDCT constants */</w:t>
      </w:r>
    </w:p>
    <w:p w14:paraId="65E63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B7E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FEC_BITS_CLS                          2          /* FEC - number of bits for clas information */</w:t>
      </w:r>
    </w:p>
    <w:p w14:paraId="47305C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FEC_BITS_ENR                          5          /* FEC - number of bits for energy information */</w:t>
      </w:r>
    </w:p>
    <w:p w14:paraId="25659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-1998,6 +1998,8 @@</w:t>
      </w:r>
    </w:p>
    <w:p w14:paraId="45D527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1D673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G192,</w:t>
      </w:r>
    </w:p>
    <w:p w14:paraId="1C840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MIME</w:t>
      </w:r>
    </w:p>
    <w:p w14:paraId="104F2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VOIP_G192_RTP</w:t>
      </w:r>
    </w:p>
    <w:p w14:paraId="47777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VOIP_RTPDUMP</w:t>
      </w:r>
    </w:p>
    <w:p w14:paraId="4E655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};</w:t>
      </w:r>
    </w:p>
    <w:p w14:paraId="22010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1D606A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CNST_H */</w:t>
      </w:r>
    </w:p>
    <w:p w14:paraId="16DF92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26443-g10/c-code/lib_com/core_com_config.c 26443-g20/c-code/lib_com/core_com_config.c</w:t>
      </w:r>
    </w:p>
    <w:p w14:paraId="19F55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16:38:13.000000000 +0200</w:t>
      </w:r>
    </w:p>
    <w:p w14:paraId="750DA7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16:45:24.837539000 +0200</w:t>
      </w:r>
    </w:p>
    <w:p w14:paraId="27E03E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-231,7 +231,7 @@</w:t>
      </w:r>
    </w:p>
    <w:p w14:paraId="60B89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23EDFA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short igfPresent = 0;</w:t>
      </w:r>
    </w:p>
    <w:p w14:paraId="7BB16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10B9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if( bandwidth == SWB &amp;&amp; bitrate &gt;= ACELP_9k60 &amp;&amp; bitrate &lt; HQ_96k )</w:t>
      </w:r>
    </w:p>
    <w:p w14:paraId="13F253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if( bandwidth == SWB &amp;&amp; bitrate &gt;= ACELP_9k60 &amp;&amp; bitrate &lt; HQ_64k )</w:t>
      </w:r>
    </w:p>
    <w:p w14:paraId="526B1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72A28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igfPresent = 1;</w:t>
      </w:r>
    </w:p>
    <w:p w14:paraId="611BDB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04CAC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diff -rwNBu 26443-g10/c-code/lib_com/disclaimer.c 26443-g20/c-code/lib_com/disclaimer.c</w:t>
      </w:r>
    </w:p>
    <w:p w14:paraId="73439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16:38:22.000000000 +0200</w:t>
      </w:r>
    </w:p>
    <w:p w14:paraId="02D82C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16:45:24.845495000 +0200</w:t>
      </w:r>
    </w:p>
    <w:p w14:paraId="3A248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-10,8 +10,8 @@</w:t>
      </w:r>
    </w:p>
    <w:p w14:paraId="2700D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671B98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8C85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"\n===========================================================================\n");</w:t>
      </w:r>
    </w:p>
    <w:p w14:paraId="28872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EVS Codec (Floating Point) 3GPP TS26.443 May 28, 2020.\n");</w:t>
      </w:r>
    </w:p>
    <w:p w14:paraId="63AD85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12.12.0 / 13.8.0 / 14.4.0 / 15.2.0 / 16.1.0\n");</w:t>
      </w:r>
    </w:p>
    <w:p w14:paraId="12D944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(Floating Point) 3GPP TS26.443 August 12, 2021.\n");</w:t>
      </w:r>
    </w:p>
    <w:p w14:paraId="342A1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12.13.0 / 13.9.0 / 14.5.0 / 15.3.0 / 16.2.0\n");</w:t>
      </w:r>
    </w:p>
    <w:p w14:paraId="4ECE5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5CF6C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24CDC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9BC1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26443-g10/c-code/lib_com/env_stab.c 26443-g20/c-code/lib_com/env_stab.c</w:t>
      </w:r>
    </w:p>
    <w:p w14:paraId="20A1A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16:38:08.000000000 +0200</w:t>
      </w:r>
    </w:p>
    <w:p w14:paraId="7528B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16:45:24.992483000 +0200</w:t>
      </w:r>
    </w:p>
    <w:p w14:paraId="36BFE4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-25,7 +25,7 @@</w:t>
      </w:r>
    </w:p>
    <w:p w14:paraId="7AB565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/*i  : Norm vector for current frame          */</w:t>
      </w:r>
    </w:p>
    <w:p w14:paraId="1BF60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/*i  : Number of sub-bands                    */</w:t>
      </w:r>
    </w:p>
    <w:p w14:paraId="48579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/*i/o: Norm vector memory from past frame     */</w:t>
      </w:r>
    </w:p>
    <w:p w14:paraId="63144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/*i/o: Envelope stability memory for smoothing*/</w:t>
      </w:r>
    </w:p>
    <w:p w14:paraId="1BA48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/*i/o: Envelope stability memory for smoothing (Q12)*/</w:t>
      </w:r>
    </w:p>
    <w:p w14:paraId="131E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799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DF054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env_delta;</w:t>
      </w:r>
    </w:p>
    <w:p w14:paraId="37D5F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26443-g10/c-code/lib_com/fd_cng_com.c 26443-g20/c-code/lib_com/fd_cng_com.c</w:t>
      </w:r>
    </w:p>
    <w:p w14:paraId="279E8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16:38:00.000000000 +0200</w:t>
      </w:r>
    </w:p>
    <w:p w14:paraId="08041B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16:45:24.999496000 +0200</w:t>
      </w:r>
    </w:p>
    <w:p w14:paraId="209F6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-74,6 +74,12 @@</w:t>
      </w:r>
    </w:p>
    <w:p w14:paraId="1F962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hs-&gt;frame_type_previous     = ACTIVE_FRAME;</w:t>
      </w:r>
    </w:p>
    <w:p w14:paraId="5EA60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hs-&gt;flag_noisy_speech       = 0;</w:t>
      </w:r>
    </w:p>
    <w:p w14:paraId="22DD1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0.f;</w:t>
      </w:r>
    </w:p>
    <w:p w14:paraId="15CE2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205B89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72BCEA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54808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61BAD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5828E2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33766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359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03FEE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hs-&gt;periodog, 0.0f, PERIODOGLEN );</w:t>
      </w:r>
    </w:p>
    <w:p w14:paraId="63F1A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26443-g10/c-code/lib_com/fft.c 26443-g20/c-code/lib_com/fft.c</w:t>
      </w:r>
    </w:p>
    <w:p w14:paraId="491A2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16:38:18.000000000 +0200</w:t>
      </w:r>
    </w:p>
    <w:p w14:paraId="0C34C3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16:45:25.003516000 +0200</w:t>
      </w:r>
    </w:p>
    <w:p w14:paraId="5F3C2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-55,239 +55,243 @@</w:t>
      </w:r>
    </w:p>
    <w:p w14:paraId="2110A3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16636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F8A5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87DF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13D30C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2280E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45941F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  i0,i1,i2,i3,i4,i5,i6,i7,i8,i9,i10,i11,i12,i13,i14;</w:t>
      </w:r>
    </w:p>
    <w:p w14:paraId="5E93E0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6A279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0BA2D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0045F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1631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F23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15D473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126321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FF6D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3B253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T2a, Ts, T29, T2i, T2k, T2e, T2h, T2j, T2b;</w:t>
      </w:r>
    </w:p>
    <w:p w14:paraId="1D2DF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T2q, T2o, T2p, T2u, T2w, T2s, T2t, T2v, T2r;</w:t>
      </w:r>
    </w:p>
    <w:p w14:paraId="081FA2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4096F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A541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848D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6CF62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float T13, T12, T14, T1s, T1u, T1g, T1r, T1t, T15;</w:t>
      </w:r>
    </w:p>
    <w:p w14:paraId="3A7C7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447B2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Idx[0];</w:t>
      </w:r>
    </w:p>
    <w:p w14:paraId="5DAA1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6290D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6996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5C2D3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E9461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2D667E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50025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060B41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78D156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11F570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0FEA9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36ECE4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390E5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76345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520FA5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D5EFF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073F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7B7D6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482F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7F7A93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1C70F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34D16C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61313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38E5B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6007E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2B67D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4AEBE8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748F8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2579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50AF6E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7536B4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4EC1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01572F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08B79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06A6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2C34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788CC8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4BEF3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3411E3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2D3FD0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043623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2BF2CE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CEAC6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75D0B6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62F999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1C8BF4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403384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138113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59E1AD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41C58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52465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6F78D7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09E03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7A2FA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11544C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69FA1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3AD5CD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3734B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7B90C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7C0DFE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3FE7D5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BEE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50B3C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1AE2A8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04753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20911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78FA98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40B62E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T2d = T1n + T1o;</w:t>
      </w:r>
    </w:p>
    <w:p w14:paraId="28282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277EC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462DB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61EB6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2026B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07D370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57CF6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35F79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75F6CB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17F54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38152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ED4D9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66BA0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0A9C3A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266A10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4E0FA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49D8F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235DF2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662F43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3E47C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625E0C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4D0835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4EEE2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0C81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38492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69DEB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200CF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2BF7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4854E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7C0E9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58111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23027E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31CAFE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53901A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A52BE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336645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7573E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A2F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15256D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57F034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3511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AED78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333F2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182677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16CBD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248F8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31A6DD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699261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2FC0D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13112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14C73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39142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54E86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72512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2EC8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6311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34E06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21022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6B563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65A4AA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792E8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62FE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58CED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1264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- T2k;</w:t>
      </w:r>
    </w:p>
    <w:p w14:paraId="422541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+ T2k;</w:t>
      </w:r>
    </w:p>
    <w:p w14:paraId="2A56C5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5DE0A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- T2i;</w:t>
      </w:r>
    </w:p>
    <w:p w14:paraId="0E4F8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+ T2i;</w:t>
      </w:r>
    </w:p>
    <w:p w14:paraId="1C1CB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54A3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T2q = KP559016994 * (T2m - T2n);</w:t>
      </w:r>
    </w:p>
    <w:p w14:paraId="5B1658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0344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70C89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5B34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11F669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352AFC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4D198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6840A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129FA9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T2v - T2w;</w:t>
      </w:r>
    </w:p>
    <w:p w14:paraId="123E6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T2w + T2v;</w:t>
      </w:r>
    </w:p>
    <w:p w14:paraId="7FC247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5B471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T2r - T2u;</w:t>
      </w:r>
    </w:p>
    <w:p w14:paraId="50EFE8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T2u + T2r;</w:t>
      </w:r>
    </w:p>
    <w:p w14:paraId="1EC547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161EF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7540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3834C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5AE12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0BF79D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357005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25833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5546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01B72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6B2687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- T1W;</w:t>
      </w:r>
    </w:p>
    <w:p w14:paraId="40329C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+ T1W;</w:t>
      </w:r>
    </w:p>
    <w:p w14:paraId="70ADC3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553CF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- T1U;</w:t>
      </w:r>
    </w:p>
    <w:p w14:paraId="1EDE59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+ T1U;</w:t>
      </w:r>
    </w:p>
    <w:p w14:paraId="530D4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89D8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494C23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09025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39232B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1541E5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1C0FE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2A72F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1820C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3DBB05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4ABF2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T27 - T28;</w:t>
      </w:r>
    </w:p>
    <w:p w14:paraId="22CCA1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T28 + T27;</w:t>
      </w:r>
    </w:p>
    <w:p w14:paraId="1F6D9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4AB151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T1Z + T26;</w:t>
      </w:r>
    </w:p>
    <w:p w14:paraId="0F8F2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T26 - T1Z;</w:t>
      </w:r>
    </w:p>
    <w:p w14:paraId="026AF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C885D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76768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3D7B4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3DD61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5A61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5B31B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1CA80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75572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2B7714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12640B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T1J + T1K;</w:t>
      </w:r>
    </w:p>
    <w:p w14:paraId="230CA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T1K - T1J;</w:t>
      </w:r>
    </w:p>
    <w:p w14:paraId="372C1F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32C910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T1F - T1I;</w:t>
      </w:r>
    </w:p>
    <w:p w14:paraId="668F10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T1I + T1F;</w:t>
      </w:r>
    </w:p>
    <w:p w14:paraId="19848A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0CBE43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7A3219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6EFD43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0518D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25366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33D87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13780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7F217E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42F14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3C8B9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zRe[i11] = T1t - T1u;</w:t>
      </w:r>
    </w:p>
    <w:p w14:paraId="5195F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-    zRe[i14] = T1t + T1u;</w:t>
      </w:r>
    </w:p>
    <w:p w14:paraId="01223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19720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zRe[i2] = T15 - T1s;</w:t>
      </w:r>
    </w:p>
    <w:p w14:paraId="47033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zRe[i8] = T15 + T1s;</w:t>
      </w:r>
    </w:p>
    <w:p w14:paraId="62504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BBDF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024EF1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fi16, fi17, fi18, fi19, fi20, fi21, fi22, fi23, fi24, fi25, fi26, fi27, fi28, fi29, fi30; </w:t>
      </w:r>
    </w:p>
    <w:p w14:paraId="29990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f2i1, f2i2, f2i3, f2i4, f2i5, f2i6, f2i7, f2i8, f2i9, f2i10, f2i11, f2i12; </w:t>
      </w:r>
    </w:p>
    <w:p w14:paraId="6DD140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f2i16, f2i17, f2i18, f2i19, f2i20, f2i21, f2i22, f2i23, f2i24;</w:t>
      </w:r>
    </w:p>
    <w:p w14:paraId="0FAEE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f3i1, f3i2, f3i3, f3i4, f3i5, f3i6, f3i7, f3i8, f3i9, f3i10, f3i11, f3i12, f3i13, f3i14, f3i15; //CR</w:t>
      </w:r>
    </w:p>
    <w:p w14:paraId="4391B2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f4i1,f4i2, f4i3, f4i4, f4i5,f4i6, f4i7, f4i8, f4i9; </w:t>
      </w:r>
    </w:p>
    <w:p w14:paraId="477A3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f4i16, f4i17, f4i18, f4i19, f4i20, fo1, fo2, fo3, fo4;</w:t>
      </w:r>
    </w:p>
    <w:p w14:paraId="36C0B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fo5,fo6, fo7, fo8, fo9,fo10, fo11, fo12, fo13, fo14, fo15, fo16, fo17, fo18;</w:t>
      </w:r>
    </w:p>
    <w:p w14:paraId="1B605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f2o1, f2o2, f2o3, f2o4, f2o5, f2o6, f2o7, f2o8, f2o9,f2o10, f2o11, f2o12, f2o13;</w:t>
      </w:r>
    </w:p>
    <w:p w14:paraId="59194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f2o14, f2o15, f3o1, f3o2, f3o3, f3o4, f3o5, f3o6, f3o7,f3o8, f3o9, f3o10, f3o11;</w:t>
      </w:r>
    </w:p>
    <w:p w14:paraId="3A0BE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f3o12, f3o13, f3o14, f3o15, f4o1,f4o2, f4o3, f4o4, f4o5, f4o6;</w:t>
      </w:r>
    </w:p>
    <w:p w14:paraId="765BF1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f4o7, f4o8, f4o9, f4o10,f4o11, f4o12, f4o13, f4o14, f4o15, f4o16, f4o17, f4o18, f4o19;</w:t>
      </w:r>
    </w:p>
    <w:p w14:paraId="405576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29A20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in0 = Idx[0];</w:t>
      </w:r>
    </w:p>
    <w:p w14:paraId="4850D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6048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4D1EE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36D5B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408B5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3D2AA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27BD7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29BED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198F4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29F5D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569E2B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0D042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7344F4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3767BE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2214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8A50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5F34E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C482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f2i21 = zRe[in1];</w:t>
      </w:r>
    </w:p>
    <w:p w14:paraId="4665E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f2i22 = zRe[in2];</w:t>
      </w:r>
    </w:p>
    <w:p w14:paraId="4F37A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f2i23 = zIm[in1];</w:t>
      </w:r>
    </w:p>
    <w:p w14:paraId="24C71C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f2i24 = zIm[in2];</w:t>
      </w:r>
    </w:p>
    <w:p w14:paraId="059AB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6B1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f2i15 = f2i21 + f2i22;</w:t>
      </w:r>
    </w:p>
    <w:p w14:paraId="54B04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f2i16 = FFT_15PONIT_WNK4 * (f2i22 - f2i21);</w:t>
      </w:r>
    </w:p>
    <w:p w14:paraId="0ABF3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f2i17 = FFT_15PONIT_WNK4 * (f2i23 - f2i24);</w:t>
      </w:r>
    </w:p>
    <w:p w14:paraId="65D1F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f2i18 = f2i23 + f2i24;</w:t>
      </w:r>
    </w:p>
    <w:p w14:paraId="42397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2A50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 = f2i14 + f2i18;</w:t>
      </w:r>
    </w:p>
    <w:p w14:paraId="7F17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EF196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f2i19 = fnms(0.5f, f2i15, f2i13);</w:t>
      </w:r>
    </w:p>
    <w:p w14:paraId="25339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f2i20 = fnms(0.5f, f2i18, f2i14);</w:t>
      </w:r>
    </w:p>
    <w:p w14:paraId="4838A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fi3 = f2i19 - f2i17;</w:t>
      </w:r>
    </w:p>
    <w:p w14:paraId="40F45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fi4 = f2i19 + f2i17;</w:t>
      </w:r>
    </w:p>
    <w:p w14:paraId="79AA8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fi5 = f2i16 + f2i20;</w:t>
      </w:r>
    </w:p>
    <w:p w14:paraId="1EC92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fi6 = f2i20 - f2i16;</w:t>
      </w:r>
    </w:p>
    <w:p w14:paraId="262A3E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DACA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f3i1 = zRe[in9];</w:t>
      </w:r>
    </w:p>
    <w:p w14:paraId="230A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 = zRe[in10];</w:t>
      </w:r>
    </w:p>
    <w:p w14:paraId="75269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f4i3 = zRe[in8];</w:t>
      </w:r>
    </w:p>
    <w:p w14:paraId="64D1A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f3i2 = f4i2 + f4i3;</w:t>
      </w:r>
    </w:p>
    <w:p w14:paraId="59A79A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f3i3 = fnms(0.5f, f3i2, f3i1);</w:t>
      </w:r>
    </w:p>
    <w:p w14:paraId="0DD475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f3i4 = FFT_15PONIT_WNK4 * (f4i3 - f4i2);</w:t>
      </w:r>
    </w:p>
    <w:p w14:paraId="2ABD7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lastRenderedPageBreak/>
        <w:t>+</w:t>
      </w:r>
    </w:p>
    <w:p w14:paraId="41252C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f3i5 = zIm[in9];</w:t>
      </w:r>
    </w:p>
    <w:p w14:paraId="4A3B9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f4i4 = zIm[in10];</w:t>
      </w:r>
    </w:p>
    <w:p w14:paraId="6A41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f4i5 = zIm[in8];</w:t>
      </w:r>
    </w:p>
    <w:p w14:paraId="79066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f3i6 = f4i4 + f4i5;</w:t>
      </w:r>
    </w:p>
    <w:p w14:paraId="0593BC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f3i7 = FFT_15PONIT_WNK4 * (f4i4 - f4i5);</w:t>
      </w:r>
    </w:p>
    <w:p w14:paraId="0FB881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f3i8 = fnms(0.5f, f3i6, f3i5);</w:t>
      </w:r>
    </w:p>
    <w:p w14:paraId="34536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FF36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f3i9 = zRe[in33];</w:t>
      </w:r>
    </w:p>
    <w:p w14:paraId="370C5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f4i6 = zRe[in34];</w:t>
      </w:r>
    </w:p>
    <w:p w14:paraId="702BD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f4i7 = zRe[in32];</w:t>
      </w:r>
    </w:p>
    <w:p w14:paraId="5C11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f3i10 = f4i6 + f4i7;</w:t>
      </w:r>
    </w:p>
    <w:p w14:paraId="2FCCA0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f3i11 = fnms(0.5f, f3i10, f3i9);</w:t>
      </w:r>
    </w:p>
    <w:p w14:paraId="58469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f3i12 = FFT_15PONIT_WNK4 * (f4i7 - f4i6);</w:t>
      </w:r>
    </w:p>
    <w:p w14:paraId="276DA2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340FC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f3i13 = zIm[in33];</w:t>
      </w:r>
    </w:p>
    <w:p w14:paraId="5BF6E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f4i8 = zIm[in34];</w:t>
      </w:r>
    </w:p>
    <w:p w14:paraId="2A9E1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f4i9 = zIm[in32];</w:t>
      </w:r>
    </w:p>
    <w:p w14:paraId="0D3BA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f3i14 = f4i8 + f4i9;</w:t>
      </w:r>
    </w:p>
    <w:p w14:paraId="4524C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f3i15 = FFT_15PONIT_WNK4 * (f4i8 - f4i9);</w:t>
      </w:r>
    </w:p>
    <w:p w14:paraId="2FCFC5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f4i1 = fnms(0.5f, f3i14, f3i13);</w:t>
      </w:r>
    </w:p>
    <w:p w14:paraId="50CC50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94B43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fi7 = f3i1 + f3i2;</w:t>
      </w:r>
    </w:p>
    <w:p w14:paraId="6766F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fi8 = f3i9 + f3i10;</w:t>
      </w:r>
    </w:p>
    <w:p w14:paraId="7431E5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fi9 = fi7 + fi8;</w:t>
      </w:r>
    </w:p>
    <w:p w14:paraId="3932F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fi10 = f3i3 - f3i7;</w:t>
      </w:r>
    </w:p>
    <w:p w14:paraId="735A1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fi11 = f3i11 - f3i15;</w:t>
      </w:r>
    </w:p>
    <w:p w14:paraId="633A5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fi12 = fi10 + fi11;</w:t>
      </w:r>
    </w:p>
    <w:p w14:paraId="5175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fi13 = f3i5 + f3i6;</w:t>
      </w:r>
    </w:p>
    <w:p w14:paraId="323032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fi14 = f3i13 + f3i14;</w:t>
      </w:r>
    </w:p>
    <w:p w14:paraId="7E0A94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fi15 = fi13 + fi14;</w:t>
      </w:r>
    </w:p>
    <w:p w14:paraId="76DF8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fi16 = f3i8 - f3i4;</w:t>
      </w:r>
    </w:p>
    <w:p w14:paraId="77D7F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fi17 = f4i1 - f3i12;</w:t>
      </w:r>
    </w:p>
    <w:p w14:paraId="3264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fi18 = fi16 + fi17;</w:t>
      </w:r>
    </w:p>
    <w:p w14:paraId="4BAF5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fi19 = f3i4 + f3i8;</w:t>
      </w:r>
    </w:p>
    <w:p w14:paraId="1FC8E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fi20 = f3i12 + f4i1;</w:t>
      </w:r>
    </w:p>
    <w:p w14:paraId="78DB67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141C03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fi22 = f3i3 + f3i7;</w:t>
      </w:r>
    </w:p>
    <w:p w14:paraId="11C73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fi23 = f3i11 + f3i15;</w:t>
      </w:r>
    </w:p>
    <w:p w14:paraId="2288A7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6F82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BE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f4i10 = zRe[in24];</w:t>
      </w:r>
    </w:p>
    <w:p w14:paraId="01B16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fo6 = zRe[in25];</w:t>
      </w:r>
    </w:p>
    <w:p w14:paraId="0D12B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fo7 = zRe[in26];</w:t>
      </w:r>
    </w:p>
    <w:p w14:paraId="21E47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f4i11 = fo6 + fo7;</w:t>
      </w:r>
    </w:p>
    <w:p w14:paraId="547EA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f4i12 = fnms(0.5f, f4i11, f4i10);</w:t>
      </w:r>
    </w:p>
    <w:p w14:paraId="1ADE9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f4i13 = FFT_15PONIT_WNK4 * (fo7 - fo6);</w:t>
      </w:r>
    </w:p>
    <w:p w14:paraId="6785F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A12E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f4i14 = zIm[in24];</w:t>
      </w:r>
    </w:p>
    <w:p w14:paraId="61694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fo8 = zIm[in25];</w:t>
      </w:r>
    </w:p>
    <w:p w14:paraId="1F1B94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fo9 = zIm[in26];</w:t>
      </w:r>
    </w:p>
    <w:p w14:paraId="00172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f4i15 = fo8 + fo9;</w:t>
      </w:r>
    </w:p>
    <w:p w14:paraId="137593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f4i16 = FFT_15PONIT_WNK4 * (fo8 - fo9);</w:t>
      </w:r>
    </w:p>
    <w:p w14:paraId="20A90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f4i17 = fnms(0.5f, f4i15, f4i14);</w:t>
      </w:r>
    </w:p>
    <w:p w14:paraId="106CC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8C59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f4i18 = zRe[in18];</w:t>
      </w:r>
    </w:p>
    <w:p w14:paraId="0FE0A6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f2o10 = zRe[in16];</w:t>
      </w:r>
    </w:p>
    <w:p w14:paraId="38524A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f2o11 = zRe[in17];</w:t>
      </w:r>
    </w:p>
    <w:p w14:paraId="4807D7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f4i19 = f2o10 + f2o11;</w:t>
      </w:r>
    </w:p>
    <w:p w14:paraId="6FDE09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f4i20 = fnms(0.5f, f4i19, f4i18);</w:t>
      </w:r>
    </w:p>
    <w:p w14:paraId="340DA0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 = FFT_15PONIT_WNK4 * (f2o11 - f2o10);</w:t>
      </w:r>
    </w:p>
    <w:p w14:paraId="09E43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DFF5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fo2 = zIm[in18];</w:t>
      </w:r>
    </w:p>
    <w:p w14:paraId="34D13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f2o12 = zIm[in16];</w:t>
      </w:r>
    </w:p>
    <w:p w14:paraId="58912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f2o13 = zIm[in17];</w:t>
      </w:r>
    </w:p>
    <w:p w14:paraId="52C526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fo3 = f2o12 + f2o13;</w:t>
      </w:r>
    </w:p>
    <w:p w14:paraId="707397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fo4 = FFT_15PONIT_WNK4 * (f2o12 - f2o13);</w:t>
      </w:r>
    </w:p>
    <w:p w14:paraId="1D7ACE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fo5 = fnms(0.5f, fo3, fo2);</w:t>
      </w:r>
    </w:p>
    <w:p w14:paraId="0B5C25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6927C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fi25 = f4i10 + f4i11;</w:t>
      </w:r>
    </w:p>
    <w:p w14:paraId="366308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fi26 = f4i18 + f4i19;</w:t>
      </w:r>
    </w:p>
    <w:p w14:paraId="104C3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fi27 = fi25 + fi26;</w:t>
      </w:r>
    </w:p>
    <w:p w14:paraId="56144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fi28 = f4i12 - f4i16;</w:t>
      </w:r>
    </w:p>
    <w:p w14:paraId="62F7B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fi29 = f4i20 - fo4;</w:t>
      </w:r>
    </w:p>
    <w:p w14:paraId="54592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fi30 = fi28 + fi29;</w:t>
      </w:r>
    </w:p>
    <w:p w14:paraId="7C74F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 = f4i14 + f4i15;</w:t>
      </w:r>
    </w:p>
    <w:p w14:paraId="2D788D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f2i2 = fo2 + fo3;</w:t>
      </w:r>
    </w:p>
    <w:p w14:paraId="04E716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305AD8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f2i4 = f4i17 - f4i13;</w:t>
      </w:r>
    </w:p>
    <w:p w14:paraId="28205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f2i5 = fo5 - fo1;</w:t>
      </w:r>
    </w:p>
    <w:p w14:paraId="7AEB4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2F6D79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f2i7 = f4i13 + f4i17;</w:t>
      </w:r>
    </w:p>
    <w:p w14:paraId="15CF6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f2i8 = fo1 + fo5;</w:t>
      </w:r>
    </w:p>
    <w:p w14:paraId="5141F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6BA96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f2i10 = f4i12 + f4i16;</w:t>
      </w:r>
    </w:p>
    <w:p w14:paraId="5BDA3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f2i11 = f4i20 + fo4;</w:t>
      </w:r>
    </w:p>
    <w:p w14:paraId="5D3C68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f2i12 = f2i10 + f2i11;</w:t>
      </w:r>
    </w:p>
    <w:p w14:paraId="7182B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FF6E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fo10 = FFT_15PONIT_WNK1 * (fi27 - fi9);</w:t>
      </w:r>
    </w:p>
    <w:p w14:paraId="7F2C4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fo11 = fi27 + fi9;</w:t>
      </w:r>
    </w:p>
    <w:p w14:paraId="606DD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fo12 = fnms(FFT_15PONIT_WNK5, fo11, fi1);</w:t>
      </w:r>
    </w:p>
    <w:p w14:paraId="71A55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fo15 = fi13 - fi14;</w:t>
      </w:r>
    </w:p>
    <w:p w14:paraId="6FA40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fo16 = f2i1 - f2i2;</w:t>
      </w:r>
    </w:p>
    <w:p w14:paraId="02421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fo13 = fnms(FFT_15PONIT_WNK3, fo16, FFT_15PONIT_WNK2 * fo15);</w:t>
      </w:r>
    </w:p>
    <w:p w14:paraId="3C319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fo14 = fmac(FFT_15PONIT_WNK2, fo16, FFT_15PONIT_WNK3 * fo15);</w:t>
      </w:r>
    </w:p>
    <w:p w14:paraId="55500B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E2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zRe[in0] = fi1 + fo11;</w:t>
      </w:r>
    </w:p>
    <w:p w14:paraId="55B42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fo17 = fo10 + fo12;</w:t>
      </w:r>
    </w:p>
    <w:p w14:paraId="7AB576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zRe[in18] = fo17 - fo14;</w:t>
      </w:r>
    </w:p>
    <w:p w14:paraId="1E8FA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zRe[in24] = fo17 + fo14;</w:t>
      </w:r>
    </w:p>
    <w:p w14:paraId="08CAE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fo18 = fo12 - fo10;</w:t>
      </w:r>
    </w:p>
    <w:p w14:paraId="6C15F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zRe[in9] = fo18 - fo13;</w:t>
      </w:r>
    </w:p>
    <w:p w14:paraId="22931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zRe[in33] = fo18 + fo13;</w:t>
      </w:r>
    </w:p>
    <w:p w14:paraId="00474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C193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 = FFT_15PONIT_WNK1 * (f2i3 - fi15);</w:t>
      </w:r>
    </w:p>
    <w:p w14:paraId="7F51E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f2o2 = f2i3 + fi15;</w:t>
      </w:r>
    </w:p>
    <w:p w14:paraId="0534F1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f2o3 = fnms(FFT_15PONIT_WNK5, f2o2, fi2);</w:t>
      </w:r>
    </w:p>
    <w:p w14:paraId="5B15A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f2o6 = fi7 - fi8;</w:t>
      </w:r>
    </w:p>
    <w:p w14:paraId="68F81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f2o7 = fi25 - fi26;</w:t>
      </w:r>
    </w:p>
    <w:p w14:paraId="0FB18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f2o4 = fnms(FFT_15PONIT_WNK3, f2o7, FFT_15PONIT_WNK2 * f2o6);</w:t>
      </w:r>
    </w:p>
    <w:p w14:paraId="28AA9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f2o5 = fmac(FFT_15PONIT_WNK2, f2o7, FFT_15PONIT_WNK3 * f2o6);</w:t>
      </w:r>
    </w:p>
    <w:p w14:paraId="33D34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zIm[in0] = fi2 + f2o2;</w:t>
      </w:r>
    </w:p>
    <w:p w14:paraId="4B519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f2o8 = f2o1 + f2o3;</w:t>
      </w:r>
    </w:p>
    <w:p w14:paraId="1360B9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zIm[in24] = f2o8 - f2o5;</w:t>
      </w:r>
    </w:p>
    <w:p w14:paraId="00AC2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zIm[in18] = f2o5 + f2o8;</w:t>
      </w:r>
    </w:p>
    <w:p w14:paraId="689FE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f2o9 = f2o3 - f2o1;</w:t>
      </w:r>
    </w:p>
    <w:p w14:paraId="5A448F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zIm[in33] = f2o9 - f2o4;</w:t>
      </w:r>
    </w:p>
    <w:p w14:paraId="1352A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zIm[in9] = f2o4 + f2o9;</w:t>
      </w:r>
    </w:p>
    <w:p w14:paraId="65E158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111C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f2o14 = FFT_15PONIT_WNK1 * (fi30 - fi12);</w:t>
      </w:r>
    </w:p>
    <w:p w14:paraId="722C7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f2o15 = fi30 + fi12;</w:t>
      </w:r>
    </w:p>
    <w:p w14:paraId="2F8B4C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fnms(FFT_15PONIT_WNK5, f2o15, fi3);</w:t>
      </w:r>
    </w:p>
    <w:p w14:paraId="0E0EF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f3o4 = fi16 - fi17;</w:t>
      </w:r>
    </w:p>
    <w:p w14:paraId="6EC3AE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f3o5 = f2i4 - f2i5;</w:t>
      </w:r>
    </w:p>
    <w:p w14:paraId="6415A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f3o2 = fnms(FFT_15PONIT_WNK3, f3o5, FFT_15PONIT_WNK2 * f3o4);</w:t>
      </w:r>
    </w:p>
    <w:p w14:paraId="2CBEF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f3o3 = fmac(FFT_15PONIT_WNK2, f3o5, FFT_15PONIT_WNK3 * f3o4);</w:t>
      </w:r>
    </w:p>
    <w:p w14:paraId="35BD8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zRe[in2] = fi3 + f2o15;</w:t>
      </w:r>
    </w:p>
    <w:p w14:paraId="435103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f3o6 = f2o14 + f3o1;</w:t>
      </w:r>
    </w:p>
    <w:p w14:paraId="16037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zRe[in17] = f3o6 - f3o3;</w:t>
      </w:r>
    </w:p>
    <w:p w14:paraId="1DEB7A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zRe[in26] = f3o6 + f3o3;</w:t>
      </w:r>
    </w:p>
    <w:p w14:paraId="6DB50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f3o7 = f3o1 - f2o14;</w:t>
      </w:r>
    </w:p>
    <w:p w14:paraId="552B0A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zRe[in8] = f3o7 - f3o2;</w:t>
      </w:r>
    </w:p>
    <w:p w14:paraId="6F4D2A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zRe[in32] = f3o7 + f3o2;</w:t>
      </w:r>
    </w:p>
    <w:p w14:paraId="7E731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00A54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f3o8 = FFT_15PONIT_WNK1 * (f2i6 - fi18);</w:t>
      </w:r>
    </w:p>
    <w:p w14:paraId="4768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f3o9 = f2i6 + fi18;</w:t>
      </w:r>
    </w:p>
    <w:p w14:paraId="064A1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fnms(FFT_15PONIT_WNK5, f3o9, fi6);</w:t>
      </w:r>
    </w:p>
    <w:p w14:paraId="62D61E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f3o13 = fi10 - fi11;</w:t>
      </w:r>
    </w:p>
    <w:p w14:paraId="4B503E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f3o14 = fi28 - fi29;</w:t>
      </w:r>
    </w:p>
    <w:p w14:paraId="60831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f3o11 = fnms(FFT_15PONIT_WNK3, f3o14, FFT_15PONIT_WNK2 * f3o13);</w:t>
      </w:r>
    </w:p>
    <w:p w14:paraId="2008B7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+    f3o12 = fmac(FFT_15PONIT_WNK2, f3o14, FFT_15PONIT_WNK3 * f3o13);</w:t>
      </w:r>
    </w:p>
    <w:p w14:paraId="0967D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zIm[in2] = fi6 + f3o9;</w:t>
      </w:r>
    </w:p>
    <w:p w14:paraId="6FA81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f3o15 = f3o8 + f3o10;</w:t>
      </w:r>
    </w:p>
    <w:p w14:paraId="1DD4A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zIm[in26] = f3o15 - f3o12;</w:t>
      </w:r>
    </w:p>
    <w:p w14:paraId="027E98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zIm[in17] = f3o12 + f3o15;</w:t>
      </w:r>
    </w:p>
    <w:p w14:paraId="4DA11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 = f3o10 - f3o8;</w:t>
      </w:r>
    </w:p>
    <w:p w14:paraId="37BCB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zIm[in8] = f3o11 + f4o1;</w:t>
      </w:r>
    </w:p>
    <w:p w14:paraId="5E7B5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zIm[in32] = f4o1 - f3o11;</w:t>
      </w:r>
    </w:p>
    <w:p w14:paraId="3C1E6F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6BB13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f4o2 = FFT_15PONIT_WNK1 * (f2i9 - fi21);</w:t>
      </w:r>
    </w:p>
    <w:p w14:paraId="01F75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f4o3 = f2i9 + fi21;</w:t>
      </w:r>
    </w:p>
    <w:p w14:paraId="09517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fnms(FFT_15PONIT_WNK5, f4o3, fi5);</w:t>
      </w:r>
    </w:p>
    <w:p w14:paraId="1486C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f4o7 = f2i10 - f2i11;</w:t>
      </w:r>
    </w:p>
    <w:p w14:paraId="115940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f4o8 = fi22 - fi23;</w:t>
      </w:r>
    </w:p>
    <w:p w14:paraId="280932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f4o8);</w:t>
      </w:r>
    </w:p>
    <w:p w14:paraId="03E84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f4o6 = fnms(FFT_15PONIT_WNK3, f4o7, FFT_15PONIT_WNK2 * f4o8);</w:t>
      </w:r>
    </w:p>
    <w:p w14:paraId="00DE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zIm[in1] = fi5 + f4o3;</w:t>
      </w:r>
    </w:p>
    <w:p w14:paraId="6253A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f4o9 = f4o4 - f4o2;</w:t>
      </w:r>
    </w:p>
    <w:p w14:paraId="3F03A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f4o10 = f4o2 + f4o4;</w:t>
      </w:r>
    </w:p>
    <w:p w14:paraId="09E55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DEC08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zIm[in10] = f4o6 + f4o9;</w:t>
      </w:r>
    </w:p>
    <w:p w14:paraId="2321B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zIm[in34] = f4o9 - f4o6;</w:t>
      </w:r>
    </w:p>
    <w:p w14:paraId="5FB80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zIm[in25] = f4o10 - f4o5;</w:t>
      </w:r>
    </w:p>
    <w:p w14:paraId="30E6B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zIm[in16] = f4o5 + f4o10;</w:t>
      </w:r>
    </w:p>
    <w:p w14:paraId="1DD5C9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D9D5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f4o11 = FFT_15PONIT_WNK1 * (f2i12 - fi24);</w:t>
      </w:r>
    </w:p>
    <w:p w14:paraId="07442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f4o12 = f2i12 + fi24;</w:t>
      </w:r>
    </w:p>
    <w:p w14:paraId="5D6EA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fnms(FFT_15PONIT_WNK5, f4o12, fi4);</w:t>
      </w:r>
    </w:p>
    <w:p w14:paraId="794B5F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f4o16 = f2i7 - f2i8;</w:t>
      </w:r>
    </w:p>
    <w:p w14:paraId="5BA91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f4o17 = fi19 - fi20;</w:t>
      </w:r>
    </w:p>
    <w:p w14:paraId="0052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f4o16, FFT_15PONIT_WNK3 * f4o17);</w:t>
      </w:r>
    </w:p>
    <w:p w14:paraId="732D2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f4o15 = fnms(FFT_15PONIT_WNK3, f4o16, FFT_15PONIT_WNK2 * f4o17);</w:t>
      </w:r>
    </w:p>
    <w:p w14:paraId="259719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zRe[in1] = fi4 + f4o12;</w:t>
      </w:r>
    </w:p>
    <w:p w14:paraId="30CCE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f4o18 = f4o13 - f4o11;</w:t>
      </w:r>
    </w:p>
    <w:p w14:paraId="3F8CB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f4o19 = f4o11 + f4o13;</w:t>
      </w:r>
    </w:p>
    <w:p w14:paraId="14B2C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70B9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zRe[in10] = f4o18 - f4o15;</w:t>
      </w:r>
    </w:p>
    <w:p w14:paraId="41958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zRe[in34] = f4o18 + f4o15;</w:t>
      </w:r>
    </w:p>
    <w:p w14:paraId="20960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zRe[in16] = f4o19 - f4o14;</w:t>
      </w:r>
    </w:p>
    <w:p w14:paraId="3777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zRe[in25] = f4o19 + f4o14;</w:t>
      </w:r>
    </w:p>
    <w:p w14:paraId="0A0A0A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3E31AE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130BF3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C7F8C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-304,239 +308,240 @@</w:t>
      </w:r>
    </w:p>
    <w:p w14:paraId="5442E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5A6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28D16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9A2E8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69BCB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06D1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237C0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i0,i1,i2,i3,i4,i5,i6,i7,i8,i9,i10,i11,i12,i13,i14;</w:t>
      </w:r>
    </w:p>
    <w:p w14:paraId="6783A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3FAB73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2F7C3C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4C2E3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24200C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C7F8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4448D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39CF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7A7E8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7F8DD4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7F1C3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T2a, Ts, T29, T2i, T2k, T2e, T2h, T2j, T2b;</w:t>
      </w:r>
    </w:p>
    <w:p w14:paraId="79119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T2q, T2o, T2p, T2u, T2w, T2s, T2t, T2v, T2r;</w:t>
      </w:r>
    </w:p>
    <w:p w14:paraId="335FA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8342F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5209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4EEFD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61F218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912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 ;</w:t>
      </w:r>
    </w:p>
    <w:p w14:paraId="1EA53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43C63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i2 = Idx[n1*2];</w:t>
      </w:r>
    </w:p>
    <w:p w14:paraId="26083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242297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5E2CD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78E1BA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06BB8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63C5C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34B948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43165C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4BD648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76A90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4CCF6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4ABB9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18D35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FBA91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33600F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0743D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4FA58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1D8814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08899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214E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576C1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6967B2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4A30F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53608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38E2A4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9BF8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736F18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0815F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4D2900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390909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2ACCF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1480C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2A9364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7385C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EA9B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7FB80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5285E4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7588C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1C9AE8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7DC590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F33D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2279AD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31113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7B774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2AB114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666DB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1A290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3297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66D28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35C42F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42638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00971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3FBC04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2B0EFB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78C0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0E4A8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5C8A1C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3972C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03FDC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ACA0C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744B5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09B0E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63EA6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32CAE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2DF60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539456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7CCAE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100F7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3CE5D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583776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T22 = T1O + T1P;</w:t>
      </w:r>
    </w:p>
    <w:p w14:paraId="62C52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411153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0CEC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28B70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10562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53EB0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7B85F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5D3318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0C45A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6787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63C59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2DCC3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0E01EE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7B3934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5C8DB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42ABD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546E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3DC58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5D29D3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8ADA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290CF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71AC5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7C193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6F15A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2DC4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5A529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2DCC41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0FEC1F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708CE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67E878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C5CF6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757B7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1D205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C5DC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35C47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4C134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1B77F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4121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2472C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638DE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55491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70DD4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74FA7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47E93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58C29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3CB29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2B59CB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2EEE3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03D4D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16EA8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9E4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58ECF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164FE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1282A3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38C0BA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54D23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209B8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CAA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626EF7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56203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- T2k;</w:t>
      </w:r>
    </w:p>
    <w:p w14:paraId="2C20F8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+ T2k;</w:t>
      </w:r>
    </w:p>
    <w:p w14:paraId="07EDF6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4F1EFB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- T2i;</w:t>
      </w:r>
    </w:p>
    <w:p w14:paraId="72AA5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+ T2i;</w:t>
      </w:r>
    </w:p>
    <w:p w14:paraId="0C18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51CD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204D4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4F2D7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1DBD38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7F2F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T2t = Ta - Tf;</w:t>
      </w:r>
    </w:p>
    <w:p w14:paraId="58FC3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5EDD5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6BD35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25EF22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6213AE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T2v - T2w;</w:t>
      </w:r>
    </w:p>
    <w:p w14:paraId="2827E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T2w + T2v;</w:t>
      </w:r>
    </w:p>
    <w:p w14:paraId="1D243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113A3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T2r - T2u;</w:t>
      </w:r>
    </w:p>
    <w:p w14:paraId="00FE6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T2u + T2r;</w:t>
      </w:r>
    </w:p>
    <w:p w14:paraId="3A7E4C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A53E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20E6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4E47B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30908A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341344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623ECC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1E2CF6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E08D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74A3FD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52469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- T1W;</w:t>
      </w:r>
    </w:p>
    <w:p w14:paraId="79892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+ T1W;</w:t>
      </w:r>
    </w:p>
    <w:p w14:paraId="1D3F8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29D1E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- T1U;</w:t>
      </w:r>
    </w:p>
    <w:p w14:paraId="742D2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+ T1U;</w:t>
      </w:r>
    </w:p>
    <w:p w14:paraId="025B6D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0871D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12558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761EF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1D9EB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6DD5C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3C39BC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0DF82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043233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14FB5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0893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T27 - T28;</w:t>
      </w:r>
    </w:p>
    <w:p w14:paraId="1EBEA7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T28 + T27;</w:t>
      </w:r>
    </w:p>
    <w:p w14:paraId="133B2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5FAD0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T1Z + T26;</w:t>
      </w:r>
    </w:p>
    <w:p w14:paraId="0CCC1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T26 - T1Z;</w:t>
      </w:r>
    </w:p>
    <w:p w14:paraId="0C0886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E181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3D9E8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06E34B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58C13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079A0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3BB682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63C344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55396E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17459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649B66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T1J + T1K;</w:t>
      </w:r>
    </w:p>
    <w:p w14:paraId="38A94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T1K - T1J;</w:t>
      </w:r>
    </w:p>
    <w:p w14:paraId="5098CE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113F95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T1F - T1I;</w:t>
      </w:r>
    </w:p>
    <w:p w14:paraId="4F509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T1I + T1F;</w:t>
      </w:r>
    </w:p>
    <w:p w14:paraId="61AE5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88CD0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4D2E18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7C717AF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2887657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6D4B88D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05CED7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6B334F2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2A71255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51B2A39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4D39E28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zRe[i14] = T1t - T1u;</w:t>
      </w:r>
    </w:p>
    <w:p w14:paraId="40B3D0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zRe[i11] = T1t + T1u;</w:t>
      </w:r>
    </w:p>
    <w:p w14:paraId="4D62C7F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619D836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zRe[i8] = T15 - T1s;</w:t>
      </w:r>
    </w:p>
    <w:p w14:paraId="72C7D7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zRe[i2] = T15 + T1s;</w:t>
      </w:r>
    </w:p>
    <w:p w14:paraId="77AC8A7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    short in0, in8, in16, in24, in32, in1, in9, in17, in25, in33, in2, in10, in18, in26, in34;</w:t>
      </w:r>
    </w:p>
    <w:p w14:paraId="314997A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6F4ADA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fi16, fi17, fi18, fi19, fi20, fi21, fi22, fi23, fi24, fi25, fi26, fi27, fi28, fi29, fi30;</w:t>
      </w:r>
    </w:p>
    <w:p w14:paraId="25B0002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f2i1, f2i2, f2i3, f2i4, f2i5, f2i6, f2i7, f2i8, f2i9, f2i10, f2i11, f2i12;</w:t>
      </w:r>
    </w:p>
    <w:p w14:paraId="6C02042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f3i1, f3i2, f3i3, f3i4, f3i5, f3i6, f3i7, f3i8, f3i9;</w:t>
      </w:r>
    </w:p>
    <w:p w14:paraId="2466F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f3i10, f3i11, f3i12, f3i13, f3i14, f3i15, f4i1, f4i2, f4i3, f4i4, f4i5, f4i6, f4i7, f4i8, f4i9;</w:t>
      </w:r>
    </w:p>
    <w:p w14:paraId="1CBC284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fo1, fo2, fo3, fo4, fo5, fo6;</w:t>
      </w:r>
    </w:p>
    <w:p w14:paraId="79612E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fo7, fo8, fo9, fo10, fo11, fo12, fo13, fo14, fo15, f2o1, f2o2, f2o3, f2o4;</w:t>
      </w:r>
    </w:p>
    <w:p w14:paraId="20537C0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f2o5, f2o6, f2o7, f2o8, f2o9, f2o10, f2o11, f2o12, f2o13, f2o14, f2o15;</w:t>
      </w:r>
    </w:p>
    <w:p w14:paraId="3DCA826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f3o1, f3o2, f3o3, f3o4, f3o5, f3o6, f3o7, f3o8, f3o9, f3o10, f3o11, f3o12;</w:t>
      </w:r>
    </w:p>
    <w:p w14:paraId="1CF932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f3o13, f3o14, f3o15, f4o1, f4o2, f4o3, f4o4, f4o5, f4o6, f4o7, f4o8, f4o9;</w:t>
      </w:r>
    </w:p>
    <w:p w14:paraId="1F1B37A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f4o10, f4o11, f4o12, f4o13, f4o14, f4o15, f5o1, f5o2, f5o3, f5o4, f5o5, f5o6, f5o7;</w:t>
      </w:r>
    </w:p>
    <w:p w14:paraId="7233AD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f5o8, f5o9, f5o10, f5o11, f5o12, f5o13, f5o14, f5o15, f5o16, f5o17, f5o18, f5o19, f5o21, f5o22;</w:t>
      </w:r>
    </w:p>
    <w:p w14:paraId="438991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0FAFA3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in0 = Idx[0] ;</w:t>
      </w:r>
    </w:p>
    <w:p w14:paraId="6032DC8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1A43FD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3D627BB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062FDF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75A33BB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1237C57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009F06D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6FD5A70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7275208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126E3C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2A19A98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3588CE1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5C566D5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7AACA20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4BD0CC1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31AD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20CD5A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11AD7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f3i6 = zRe[in1];</w:t>
      </w:r>
    </w:p>
    <w:p w14:paraId="7DB85A7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f3i7 = zRe[in2];</w:t>
      </w:r>
    </w:p>
    <w:p w14:paraId="2473A48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f3i8 = zIm[in1];</w:t>
      </w:r>
    </w:p>
    <w:p w14:paraId="037AD86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f3i9 = zIm[in2];</w:t>
      </w:r>
    </w:p>
    <w:p w14:paraId="1ACDDF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706447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f2i15 = f3i6 + f3i7;</w:t>
      </w:r>
    </w:p>
    <w:p w14:paraId="767E83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 = FFT_15PONIT_WNK4 * (f3i7 - f3i6);</w:t>
      </w:r>
    </w:p>
    <w:p w14:paraId="6E97A8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f3i2 = FFT_15PONIT_WNK4 * (f3i8 - f3i9);</w:t>
      </w:r>
    </w:p>
    <w:p w14:paraId="4B2E30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f3i3 = f3i8 + f3i9;</w:t>
      </w:r>
    </w:p>
    <w:p w14:paraId="460AD8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922DFA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9EA231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 = f2i14 + f3i3;</w:t>
      </w:r>
    </w:p>
    <w:p w14:paraId="6651100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f3i4 = fnms(0.5f, f2i15, f2i13);</w:t>
      </w:r>
    </w:p>
    <w:p w14:paraId="4EDFF0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fi3 = f3i4 - f3i2;</w:t>
      </w:r>
    </w:p>
    <w:p w14:paraId="0022B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fi4 = f3i4 + f3i2;</w:t>
      </w:r>
    </w:p>
    <w:p w14:paraId="4E70EE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f3i5 = fnms(0.5f, f3i3, f2i14);</w:t>
      </w:r>
    </w:p>
    <w:p w14:paraId="5D70E49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fi5 = f3i1 + f3i5;</w:t>
      </w:r>
    </w:p>
    <w:p w14:paraId="4EFF61A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fi6 = f3i5 - f3i1;</w:t>
      </w:r>
    </w:p>
    <w:p w14:paraId="365339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1D9CB5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f3i10 = zRe[in9];</w:t>
      </w:r>
    </w:p>
    <w:p w14:paraId="0B5B9D3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f4i11 = zRe[in10];</w:t>
      </w:r>
    </w:p>
    <w:p w14:paraId="54ABB0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f4i12 = zRe[in8];</w:t>
      </w:r>
    </w:p>
    <w:p w14:paraId="5994B26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f3i14 = zIm[in9];</w:t>
      </w:r>
    </w:p>
    <w:p w14:paraId="388E0E7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f4i13 = zIm[in10];</w:t>
      </w:r>
    </w:p>
    <w:p w14:paraId="3CCE93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f4i14 = zIm[in8];</w:t>
      </w:r>
    </w:p>
    <w:p w14:paraId="5C08D0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f4i3 = zRe[in33];</w:t>
      </w:r>
    </w:p>
    <w:p w14:paraId="592FCA5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f4i15 = zRe[in34];</w:t>
      </w:r>
    </w:p>
    <w:p w14:paraId="1972846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 = zRe[in32];</w:t>
      </w:r>
    </w:p>
    <w:p w14:paraId="594D8B7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f4i7 = zIm[in33];</w:t>
      </w:r>
    </w:p>
    <w:p w14:paraId="0EEBB1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fo2 = zIm[in34];</w:t>
      </w:r>
    </w:p>
    <w:p w14:paraId="0306D12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fo3 = zIm[in32];</w:t>
      </w:r>
    </w:p>
    <w:p w14:paraId="37928C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0C2D80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</w:t>
      </w:r>
    </w:p>
    <w:p w14:paraId="48B9092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f3i11 = f4i11 + f4i12;</w:t>
      </w:r>
    </w:p>
    <w:p w14:paraId="7D9FED7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f3i12 = fnms(0.5f, f3i11, f3i10);</w:t>
      </w:r>
    </w:p>
    <w:p w14:paraId="7B65A3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f3i13 = FFT_15PONIT_WNK4 * (f4i12 - f4i11);</w:t>
      </w:r>
    </w:p>
    <w:p w14:paraId="05470B1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f3i15 = f4i13 + f4i14;</w:t>
      </w:r>
    </w:p>
    <w:p w14:paraId="11810FD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f4i1 = FFT_15PONIT_WNK4 * (f4i13 - f4i14);</w:t>
      </w:r>
    </w:p>
    <w:p w14:paraId="1F49F54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f4i2 = fnms(0.5f, f3i15, f3i14);</w:t>
      </w:r>
    </w:p>
    <w:p w14:paraId="7352E7B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f4i4 = f4i15 + fo1;</w:t>
      </w:r>
    </w:p>
    <w:p w14:paraId="4E90A2F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f4i5 = fnms(0.5f, f4i4, f4i3);</w:t>
      </w:r>
    </w:p>
    <w:p w14:paraId="1DC984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f4i6 = FFT_15PONIT_WNK4 * (fo1 - f4i15);</w:t>
      </w:r>
    </w:p>
    <w:p w14:paraId="56E44C6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f4i8 = fo2 + fo3;</w:t>
      </w:r>
    </w:p>
    <w:p w14:paraId="0F5385C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f4i9 = FFT_15PONIT_WNK4 * (fo2 - fo3);</w:t>
      </w:r>
    </w:p>
    <w:p w14:paraId="1240CB6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f4i10 = fnms(0.5f, f4i8, f4i7);</w:t>
      </w:r>
    </w:p>
    <w:p w14:paraId="5AC84E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</w:t>
      </w:r>
    </w:p>
    <w:p w14:paraId="518B23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fi7 = f3i10 + f3i11;</w:t>
      </w:r>
    </w:p>
    <w:p w14:paraId="61E03B7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fi8 = f4i3 + f4i4;</w:t>
      </w:r>
    </w:p>
    <w:p w14:paraId="7256B44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fi9 = fi7 + fi8;</w:t>
      </w:r>
    </w:p>
    <w:p w14:paraId="034FC6E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fi10 = f3i12 - f4i1;</w:t>
      </w:r>
    </w:p>
    <w:p w14:paraId="268EC9D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fi11 = f4i5 - f4i9;</w:t>
      </w:r>
    </w:p>
    <w:p w14:paraId="4EE2E85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fi12 = fi10 + fi11;</w:t>
      </w:r>
    </w:p>
    <w:p w14:paraId="71F9611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fi13 = f3i14 + f3i15;</w:t>
      </w:r>
    </w:p>
    <w:p w14:paraId="070FCF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fi14 = f4i7 + f4i8;</w:t>
      </w:r>
    </w:p>
    <w:p w14:paraId="049B61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fi15 = fi13 + fi14;</w:t>
      </w:r>
    </w:p>
    <w:p w14:paraId="57FADAB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fi16 = f4i2 - f3i13;</w:t>
      </w:r>
    </w:p>
    <w:p w14:paraId="4DA616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fi17 = f4i10 - f4i6;</w:t>
      </w:r>
    </w:p>
    <w:p w14:paraId="77C2621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fi18 = fi16 + fi17;</w:t>
      </w:r>
    </w:p>
    <w:p w14:paraId="7738FC1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fi19 = f3i13 + f4i2;</w:t>
      </w:r>
    </w:p>
    <w:p w14:paraId="602CF1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fi20 = f4i6 + f4i10;</w:t>
      </w:r>
    </w:p>
    <w:p w14:paraId="3749E1A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28625AE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fi22 = f3i12 + f4i1;</w:t>
      </w:r>
    </w:p>
    <w:p w14:paraId="6045E8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fi23 = f4i5 + f4i9;</w:t>
      </w:r>
    </w:p>
    <w:p w14:paraId="7503792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214B5AE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2EA4C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fo4 = zRe[in24];</w:t>
      </w:r>
    </w:p>
    <w:p w14:paraId="5193C6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f2o5 = zRe[in25];</w:t>
      </w:r>
    </w:p>
    <w:p w14:paraId="2D2F2A8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f2o6 = zRe[in26];</w:t>
      </w:r>
    </w:p>
    <w:p w14:paraId="057F06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fo8 = zIm[in24];</w:t>
      </w:r>
    </w:p>
    <w:p w14:paraId="752E58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f2o7 = zIm[in25];</w:t>
      </w:r>
    </w:p>
    <w:p w14:paraId="0DFD9D6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f2o8 = zIm[in26];</w:t>
      </w:r>
    </w:p>
    <w:p w14:paraId="558CF50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fo12 = zRe[in18];</w:t>
      </w:r>
    </w:p>
    <w:p w14:paraId="1B9FE6C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f2o9 = zRe[in16];</w:t>
      </w:r>
    </w:p>
    <w:p w14:paraId="6064473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f2o10 = zRe[in17];</w:t>
      </w:r>
    </w:p>
    <w:p w14:paraId="020CDF4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 = zIm[in18];</w:t>
      </w:r>
    </w:p>
    <w:p w14:paraId="42DF4A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f2o11 = zIm[in16];</w:t>
      </w:r>
    </w:p>
    <w:p w14:paraId="0B283CE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f2o12 = zIm[in17];</w:t>
      </w:r>
    </w:p>
    <w:p w14:paraId="21B517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B46E81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42DD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fo5 = f2o5 + f2o6;</w:t>
      </w:r>
    </w:p>
    <w:p w14:paraId="622EB5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fo6 = fnms(0.5f, fo5, fo4);</w:t>
      </w:r>
    </w:p>
    <w:p w14:paraId="34FF1D8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fo7 = FFT_15PONIT_WNK4 * (f2o6 - f2o5);</w:t>
      </w:r>
    </w:p>
    <w:p w14:paraId="3A1CA64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fo9 = f2o7 + f2o8;</w:t>
      </w:r>
    </w:p>
    <w:p w14:paraId="7823AA4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fo10 = FFT_15PONIT_WNK4 * (f2o7 - f2o8);</w:t>
      </w:r>
    </w:p>
    <w:p w14:paraId="0B48B11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fo11 = fnms(0.5f, fo9, fo8);</w:t>
      </w:r>
    </w:p>
    <w:p w14:paraId="7EBDF7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fo13 = f2o9 + f2o10;</w:t>
      </w:r>
    </w:p>
    <w:p w14:paraId="58D83B6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fo14 = fnms(0.5f, fo13, fo12);</w:t>
      </w:r>
    </w:p>
    <w:p w14:paraId="7A6BC6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fo15 = FFT_15PONIT_WNK4 * (f2o10 - f2o9);</w:t>
      </w:r>
    </w:p>
    <w:p w14:paraId="13B074D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f2o2 = f2o11 + f2o12;</w:t>
      </w:r>
    </w:p>
    <w:p w14:paraId="737E5DD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f2o3 = FFT_15PONIT_WNK4 * (f2o11 - f2o12);</w:t>
      </w:r>
    </w:p>
    <w:p w14:paraId="51E34B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f2o4 = fnms(0.5f, f2o2, f2o1);</w:t>
      </w:r>
    </w:p>
    <w:p w14:paraId="17D6A55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092904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fi25 = fo4 + fo5;</w:t>
      </w:r>
    </w:p>
    <w:p w14:paraId="31B646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fi26 = fo12 + fo13;</w:t>
      </w:r>
    </w:p>
    <w:p w14:paraId="38C9804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fi27 = fi25 + fi26;</w:t>
      </w:r>
    </w:p>
    <w:p w14:paraId="254ADE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fi28 = fo6 - fo10;</w:t>
      </w:r>
    </w:p>
    <w:p w14:paraId="4439B7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fi29 = fo14 - f2o3;</w:t>
      </w:r>
    </w:p>
    <w:p w14:paraId="754E90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fi30 = fi28 + fi29;</w:t>
      </w:r>
    </w:p>
    <w:p w14:paraId="621D2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f2i1 = fo8 + fo9;</w:t>
      </w:r>
    </w:p>
    <w:p w14:paraId="13F836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f2i2 = f2o1 + f2o2;</w:t>
      </w:r>
    </w:p>
    <w:p w14:paraId="3461F7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2D582C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f2i4 = fo11 - fo7;</w:t>
      </w:r>
    </w:p>
    <w:p w14:paraId="2AA445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f2i5 = f2o4 - fo15;</w:t>
      </w:r>
    </w:p>
    <w:p w14:paraId="7B1DF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472EE5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f2i7 = fo7 + fo11;</w:t>
      </w:r>
    </w:p>
    <w:p w14:paraId="6D181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f2i8 = fo15 + f2o4;</w:t>
      </w:r>
    </w:p>
    <w:p w14:paraId="4F71B8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58B66A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f2i10 = fo6 + fo10;</w:t>
      </w:r>
    </w:p>
    <w:p w14:paraId="691B0F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f2i11 = fo14 + f2o3;</w:t>
      </w:r>
    </w:p>
    <w:p w14:paraId="4E32926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f2i12 = f2i10 + f2i11;</w:t>
      </w:r>
    </w:p>
    <w:p w14:paraId="0526BB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39E3C3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f2o13 = FFT_15PONIT_WNK1 * (fi27 - fi9);</w:t>
      </w:r>
    </w:p>
    <w:p w14:paraId="71C88D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f2o14 = fi27 + fi9;</w:t>
      </w:r>
    </w:p>
    <w:p w14:paraId="35F320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f2o15 = fnms(FFT_15PONIT_WNK5, f2o14, fi1);</w:t>
      </w:r>
    </w:p>
    <w:p w14:paraId="4B222F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f3o3 = fi13 - fi14;</w:t>
      </w:r>
    </w:p>
    <w:p w14:paraId="797A91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f3o4 = f2i1 - f2i2;</w:t>
      </w:r>
    </w:p>
    <w:p w14:paraId="6E3FB9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fnms(FFT_15PONIT_WNK3, f3o4, FFT_15PONIT_WNK2 * f3o3);</w:t>
      </w:r>
    </w:p>
    <w:p w14:paraId="1DCAC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f3o2 = fmac(FFT_15PONIT_WNK2, f3o4, FFT_15PONIT_WNK3 * f3o3);</w:t>
      </w:r>
    </w:p>
    <w:p w14:paraId="079868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zRe[in0] = fi1 + f2o14;</w:t>
      </w:r>
    </w:p>
    <w:p w14:paraId="7CFB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f3o5 = f2o13 + f2o15;</w:t>
      </w:r>
    </w:p>
    <w:p w14:paraId="57446D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zRe[in24] = f3o5 - f3o2;</w:t>
      </w:r>
    </w:p>
    <w:p w14:paraId="773093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zRe[in18] = f3o5 + f3o2;</w:t>
      </w:r>
    </w:p>
    <w:p w14:paraId="1D879B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f3o6 = f2o15 - f2o13;</w:t>
      </w:r>
    </w:p>
    <w:p w14:paraId="76745F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zRe[in33] = f3o6 - f3o1;</w:t>
      </w:r>
    </w:p>
    <w:p w14:paraId="696F85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zRe[in9] = f3o6 + f3o1;</w:t>
      </w:r>
    </w:p>
    <w:p w14:paraId="76535C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716D4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f3o7 = FFT_15PONIT_WNK1 * (f2i3 - fi15);</w:t>
      </w:r>
    </w:p>
    <w:p w14:paraId="41E31E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f3o8 = f2i3 + fi15;</w:t>
      </w:r>
    </w:p>
    <w:p w14:paraId="410F18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f3o9 = fnms(FFT_15PONIT_WNK5, f3o8, fi2);</w:t>
      </w:r>
    </w:p>
    <w:p w14:paraId="7B249D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f3o12 = fi7 - fi8;</w:t>
      </w:r>
    </w:p>
    <w:p w14:paraId="46C70B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f3o13 = fi25 - fi26;</w:t>
      </w:r>
    </w:p>
    <w:p w14:paraId="5D1E9B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fnms(FFT_15PONIT_WNK3, f3o13, FFT_15PONIT_WNK2 * f3o12);</w:t>
      </w:r>
    </w:p>
    <w:p w14:paraId="7A42B6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f3o11 = fmac(FFT_15PONIT_WNK2, f3o13, FFT_15PONIT_WNK3 * f3o12);</w:t>
      </w:r>
    </w:p>
    <w:p w14:paraId="6C59BE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zIm[in0] = fi2 + f3o8;</w:t>
      </w:r>
    </w:p>
    <w:p w14:paraId="49F23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f3o14 = f3o7 + f3o9;</w:t>
      </w:r>
    </w:p>
    <w:p w14:paraId="6C48C2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zIm[in18] = f3o14 - f3o11;</w:t>
      </w:r>
    </w:p>
    <w:p w14:paraId="3E6827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zIm[in24] = f3o11 + f3o14;</w:t>
      </w:r>
    </w:p>
    <w:p w14:paraId="3CC8A7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f3o15 = f3o9 - f3o7;</w:t>
      </w:r>
    </w:p>
    <w:p w14:paraId="78DCC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zIm[in9] = f3o15 - f3o10;</w:t>
      </w:r>
    </w:p>
    <w:p w14:paraId="494A30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zIm[in33] = f3o10 + f3o15;</w:t>
      </w:r>
    </w:p>
    <w:p w14:paraId="3E3995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42382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 = FFT_15PONIT_WNK1 * (fi30 - fi12);</w:t>
      </w:r>
    </w:p>
    <w:p w14:paraId="7EF5C3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f4o2 = fi30 + fi12;</w:t>
      </w:r>
    </w:p>
    <w:p w14:paraId="356179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f4o3 = fnms(FFT_15PONIT_WNK5, f4o2, fi3);</w:t>
      </w:r>
    </w:p>
    <w:p w14:paraId="778E5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f4o6 = fi16 - fi17;</w:t>
      </w:r>
    </w:p>
    <w:p w14:paraId="2BD2B8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f4o7 = f2i4 - f2i5;</w:t>
      </w:r>
    </w:p>
    <w:p w14:paraId="4DFB67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fnms(FFT_15PONIT_WNK3, f4o7, FFT_15PONIT_WNK2 * f4o6);</w:t>
      </w:r>
    </w:p>
    <w:p w14:paraId="40CDC50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f4o6);</w:t>
      </w:r>
    </w:p>
    <w:p w14:paraId="310BD1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fi3 + f4o2;</w:t>
      </w:r>
    </w:p>
    <w:p w14:paraId="2D709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f4o8 = f4o1 + f4o3;</w:t>
      </w:r>
    </w:p>
    <w:p w14:paraId="53E7D8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zRe[in26] = f4o8 - f4o5;</w:t>
      </w:r>
    </w:p>
    <w:p w14:paraId="00787F9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zRe[in17] = f4o8 + f4o5;</w:t>
      </w:r>
    </w:p>
    <w:p w14:paraId="29C398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f4o9 = f4o3 - f4o1;</w:t>
      </w:r>
    </w:p>
    <w:p w14:paraId="4FC7CF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zRe[in32] = f4o9 - f4o4;</w:t>
      </w:r>
    </w:p>
    <w:p w14:paraId="3F7E86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zRe[in8] = f4o9 + f4o4;</w:t>
      </w:r>
    </w:p>
    <w:p w14:paraId="73F4EE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67D12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f4o10 = FFT_15PONIT_WNK1 * (f2i6 - fi18);</w:t>
      </w:r>
    </w:p>
    <w:p w14:paraId="5747B7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f4o11 = f2i6 + fi18;</w:t>
      </w:r>
    </w:p>
    <w:p w14:paraId="7548AF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f4o12 = fnms(FFT_15PONIT_WNK5, f4o11, fi6);</w:t>
      </w:r>
    </w:p>
    <w:p w14:paraId="008369C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f4o15 = fi10 - fi11;</w:t>
      </w:r>
    </w:p>
    <w:p w14:paraId="4C7E8C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 = fi28 - fi29;</w:t>
      </w:r>
    </w:p>
    <w:p w14:paraId="2DD394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fnms(FFT_15PONIT_WNK3, f5o1, FFT_15PONIT_WNK2 * f4o15);</w:t>
      </w:r>
    </w:p>
    <w:p w14:paraId="28EA55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f5o1, FFT_15PONIT_WNK3 * f4o15);</w:t>
      </w:r>
    </w:p>
    <w:p w14:paraId="40D0A7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zIm[in2] = fi6 + f4o11;</w:t>
      </w:r>
    </w:p>
    <w:p w14:paraId="1FB9DB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 = f4o10 + f4o12;</w:t>
      </w:r>
    </w:p>
    <w:p w14:paraId="382FC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zIm[in17] = f5o2 - f4o14;</w:t>
      </w:r>
    </w:p>
    <w:p w14:paraId="1D244D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zIm[in26] = f4o14 + f5o2;</w:t>
      </w:r>
    </w:p>
    <w:p w14:paraId="14BFCFF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f5o3 = f4o12 - f4o10;</w:t>
      </w:r>
    </w:p>
    <w:p w14:paraId="1D9959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zIm[in32] = f4o13 + f5o3;</w:t>
      </w:r>
    </w:p>
    <w:p w14:paraId="1F179E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zIm[in8] = f5o3 - f4o13;</w:t>
      </w:r>
    </w:p>
    <w:p w14:paraId="681A7E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B677F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f5o4 = FFT_15PONIT_WNK1 * (f2i9 - fi21);</w:t>
      </w:r>
    </w:p>
    <w:p w14:paraId="2CA2AE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f5o5 = f2i9 + fi21;</w:t>
      </w:r>
    </w:p>
    <w:p w14:paraId="781D13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f5o6 = fnms(FFT_15PONIT_WNK5, f5o5, fi5);</w:t>
      </w:r>
    </w:p>
    <w:p w14:paraId="0E7C8D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f5o9 = f2i10 - f2i11;</w:t>
      </w:r>
    </w:p>
    <w:p w14:paraId="5B5818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f5o10 = fi22 - fi23;</w:t>
      </w:r>
    </w:p>
    <w:p w14:paraId="5DA0C3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f5o7 = fmac(FFT_15PONIT_WNK2, f5o9, FFT_15PONIT_WNK3 * f5o10);</w:t>
      </w:r>
    </w:p>
    <w:p w14:paraId="7B68D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f5o8 = fnms(FFT_15PONIT_WNK3, f5o9, FFT_15PONIT_WNK2 * f5o10);</w:t>
      </w:r>
    </w:p>
    <w:p w14:paraId="7FA24F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zIm[in1] = fi5 + f5o5;</w:t>
      </w:r>
    </w:p>
    <w:p w14:paraId="10C320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f5o11 = f5o6 - f5o4;</w:t>
      </w:r>
    </w:p>
    <w:p w14:paraId="28BDC5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f5o12 = f5o4 + f5o6;</w:t>
      </w:r>
    </w:p>
    <w:p w14:paraId="135F51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zIm[in34] = f5o8 + f5o11;</w:t>
      </w:r>
    </w:p>
    <w:p w14:paraId="4AC534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zIm[in10] = f5o11 - f5o8;</w:t>
      </w:r>
    </w:p>
    <w:p w14:paraId="0A8745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028360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zIm[in16] = f5o12 - f5o7;</w:t>
      </w:r>
    </w:p>
    <w:p w14:paraId="052A3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zIm[in25] = f5o7 + f5o12;</w:t>
      </w:r>
    </w:p>
    <w:p w14:paraId="40211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0827F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f5o13 = FFT_15PONIT_WNK1 * (f2i12 - fi24);</w:t>
      </w:r>
    </w:p>
    <w:p w14:paraId="396D35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f5o14 = f2i12 + fi24;</w:t>
      </w:r>
    </w:p>
    <w:p w14:paraId="2DA10C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f5o15 = fnms(FFT_15PONIT_WNK5, f5o14, fi4);</w:t>
      </w:r>
    </w:p>
    <w:p w14:paraId="167311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f5o18 = f2i7 - f2i8;</w:t>
      </w:r>
    </w:p>
    <w:p w14:paraId="5774DB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f5o19 = fi19 - fi20;</w:t>
      </w:r>
    </w:p>
    <w:p w14:paraId="391AC3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f5o16 = fmac(FFT_15PONIT_WNK2, f5o18, FFT_15PONIT_WNK3 * f5o19);</w:t>
      </w:r>
    </w:p>
    <w:p w14:paraId="52C6E8F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f5o17 = fnms(FFT_15PONIT_WNK3, f5o18, FFT_15PONIT_WNK2 * f5o19);</w:t>
      </w:r>
    </w:p>
    <w:p w14:paraId="33E3F5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zRe[in1] = fi4 + f5o14;</w:t>
      </w:r>
    </w:p>
    <w:p w14:paraId="4B3E57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f5o21 = f5o15 - f5o13;</w:t>
      </w:r>
    </w:p>
    <w:p w14:paraId="31AB37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f5o22 = f5o13 + f5o15;</w:t>
      </w:r>
    </w:p>
    <w:p w14:paraId="107354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7469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zRe[in34] = f5o21 - f5o17;</w:t>
      </w:r>
    </w:p>
    <w:p w14:paraId="13F2DC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zRe[in10] = f5o21 + f5o17;</w:t>
      </w:r>
    </w:p>
    <w:p w14:paraId="6709AF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zRe[in25] = f5o22 - f5o16;</w:t>
      </w:r>
    </w:p>
    <w:p w14:paraId="79A147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zRe[in16] = f5o22 + f5o16;</w:t>
      </w:r>
    </w:p>
    <w:p w14:paraId="3B32CE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271795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4ECA5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36EB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-553,64 +558,66 @@</w:t>
      </w:r>
    </w:p>
    <w:p w14:paraId="08DCC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1873E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313134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7C2CD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74410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9438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1E41A1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56D676D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7C991A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1893B9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763855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6A3BA9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DD37A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507C1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59FC9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E08A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C3418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15AC31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09E79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44022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B69A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04E5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8499A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3ACB54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5839F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595EB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38185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3AFCC8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EADF8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4321C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01B970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22CC3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A521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B1539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84F8B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6E9B53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7DC76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FACC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6193D2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7EF7C5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25A6D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22C76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ED880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2C02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108D27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230AE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0A2E7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T4 - T2;</w:t>
      </w:r>
    </w:p>
    <w:p w14:paraId="349AB7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T5 + T3;</w:t>
      </w:r>
    </w:p>
    <w:p w14:paraId="2E6CBC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T4 + T2;</w:t>
      </w:r>
    </w:p>
    <w:p w14:paraId="1C93A0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T5 - T3;</w:t>
      </w:r>
    </w:p>
    <w:p w14:paraId="6680FF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DD3E9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45C09B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928E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0258C7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22DBE8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697424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27AD7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T4 - T2;</w:t>
      </w:r>
    </w:p>
    <w:p w14:paraId="444428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T5 - T3;</w:t>
      </w:r>
    </w:p>
    <w:p w14:paraId="05DB50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T2 + T4;</w:t>
      </w:r>
    </w:p>
    <w:p w14:paraId="499F7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T3 + T5;</w:t>
      </w:r>
    </w:p>
    <w:p w14:paraId="04CBE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DD442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730BB0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2701B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1E69A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6AEE3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E63BF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13B746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79241F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79D898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56FEE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217D1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56C66D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1556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3C6E4F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6EE341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1F47A5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B25B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77336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9FD45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45D4A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39FC29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19C3D8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094F88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B3948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6F8FE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7FE1F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1C0420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6559CE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437D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529E6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37BE6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35168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651AAC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4B53183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4DD50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FC126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FDDB9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819E3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27A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41709D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854AB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034DCB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A7E22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33FFFDD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EBA460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+ fo3;</w:t>
      </w:r>
    </w:p>
    <w:p w14:paraId="4B1D2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fo6 - fo4;</w:t>
      </w:r>
    </w:p>
    <w:p w14:paraId="3847B5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+ fo4;</w:t>
      </w:r>
    </w:p>
    <w:p w14:paraId="32041D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fo5 - fo3;</w:t>
      </w:r>
    </w:p>
    <w:p w14:paraId="62EC8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690DF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1ED344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29FD4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747B38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3621E1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4CC94E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1CBB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fo5 - fo3;</w:t>
      </w:r>
    </w:p>
    <w:p w14:paraId="5F1AC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fo4 + fo6;</w:t>
      </w:r>
    </w:p>
    <w:p w14:paraId="2215C7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fo6 - fo4;</w:t>
      </w:r>
    </w:p>
    <w:p w14:paraId="389499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fo3 + fo5;</w:t>
      </w:r>
    </w:p>
    <w:p w14:paraId="37CEC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3F95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0324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3D09F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-627,62 +634,65 @@</w:t>
      </w:r>
    </w:p>
    <w:p w14:paraId="758769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66E27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9B98D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E880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43612D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020979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4087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3C71A5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EF93C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6AA0CA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57F66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73943E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934E4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1D3BC0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86546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04D6B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353105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349FCE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71D480A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05837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535F735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0FD828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28EB8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6839F5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128ADA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73F22A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5F06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5498AF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08604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0750A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151D81F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280EBC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58520B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5EA1E9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495D7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038461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088B6B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7A39B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0AA42F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7C88F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43119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2AA4D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0F871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261D75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33358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73E1606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283BF2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1EE398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1C6088B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3E694A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8623D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1BDCD2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18B05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D5FB4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6BAAF5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8936C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AAE30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378C002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10EEC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327FEDC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0D0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1CF6CF6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437FBE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6BBC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3E0D7E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26A92C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30F00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319D7F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022D53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DEDC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43CB1F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62795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4D1B9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5CCB57C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7FF3B5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438116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53F5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209E9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14C01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BD48B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23E79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065166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BC541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596C46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29D663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0C30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74E42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0BD33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55CCB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74013D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EA5D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6A604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B6AF3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20FED2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6AD576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26AFF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939AF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151A75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1CD5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42CE9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7A09F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6C94F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2A2C08D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65AD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16C2F7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50A0AE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3F5FA8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53C194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686B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74E172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07FEF3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5AC4D0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4B8965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70FAC9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00025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zIm[in3] = fo6 - fo4;</w:t>
      </w:r>
    </w:p>
    <w:p w14:paraId="00A222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zIm[in2] = fo3 + fo5;</w:t>
      </w:r>
    </w:p>
    <w:p w14:paraId="67136E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6F8EC5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534B1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E07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8614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DDFAA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-698,62 +708,66 @@</w:t>
      </w:r>
    </w:p>
    <w:p w14:paraId="3892DA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74E1A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0F4841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2098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39C8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47DA1C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592C2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i0 = Idx[0];</w:t>
      </w:r>
    </w:p>
    <w:p w14:paraId="3A3A80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i1 = Idx[32];</w:t>
      </w:r>
    </w:p>
    <w:p w14:paraId="714E8C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i2 = Idx[64];</w:t>
      </w:r>
    </w:p>
    <w:p w14:paraId="6D82EC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i3 = Idx[96];</w:t>
      </w:r>
    </w:p>
    <w:p w14:paraId="52BE4F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i4 = Idx[128];</w:t>
      </w:r>
    </w:p>
    <w:p w14:paraId="6A0003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DA1DF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660808A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D405E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986CB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32B25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793748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8E2EF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51ACE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06A6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C66D13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1F7465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F64B1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64E892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94204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4B05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7B51BD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9DC98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EC8A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21E270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06F94B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E377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55B1C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535D0D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3C9CA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F6BF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C5A4B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3F1C5D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3E3470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CC304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09D91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7EE92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66C9C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7FBBD3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63A443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T4 - T2;</w:t>
      </w:r>
    </w:p>
    <w:p w14:paraId="2FC8D0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T5 + T3;</w:t>
      </w:r>
    </w:p>
    <w:p w14:paraId="45FE57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T4 + T2;</w:t>
      </w:r>
    </w:p>
    <w:p w14:paraId="498026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T5 - T3;</w:t>
      </w:r>
    </w:p>
    <w:p w14:paraId="544053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42BD33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6F6D32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4B318E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73F00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571414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864B6B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T4 - T2;</w:t>
      </w:r>
    </w:p>
    <w:p w14:paraId="0AC18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T5 - T3;</w:t>
      </w:r>
    </w:p>
    <w:p w14:paraId="3D390F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T2 + T4;</w:t>
      </w:r>
    </w:p>
    <w:p w14:paraId="5111C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T3 + T5;</w:t>
      </w:r>
    </w:p>
    <w:p w14:paraId="31E117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23436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6CBD17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D42E9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0B35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780DE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Idx[32];</w:t>
      </w:r>
    </w:p>
    <w:p w14:paraId="497991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Idx[64];</w:t>
      </w:r>
    </w:p>
    <w:p w14:paraId="57CAC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Idx[96];</w:t>
      </w:r>
    </w:p>
    <w:p w14:paraId="18A9A5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Idx[128];</w:t>
      </w:r>
    </w:p>
    <w:p w14:paraId="3F4DB8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23BE1B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fi1 = zRe[in1];</w:t>
      </w:r>
    </w:p>
    <w:p w14:paraId="4F33A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fi2 = zIm[in1];</w:t>
      </w:r>
    </w:p>
    <w:p w14:paraId="0B1BDB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6C83B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0A9C46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2839F8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530BF5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DE74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D30D8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5DEBF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2D788B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47C58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315295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48337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49AC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776CC8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353DF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63C0F3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C3C60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447B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653322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75BDBB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ABE6F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46D55D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028035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B9A9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A5D1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85A18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236DA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7110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2996E1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C429CE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428A5D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12A3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5BAC86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4A61A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+ fo4;</w:t>
      </w:r>
    </w:p>
    <w:p w14:paraId="7344A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+ fo3;</w:t>
      </w:r>
    </w:p>
    <w:p w14:paraId="2C263F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fo5 - fo3;</w:t>
      </w:r>
    </w:p>
    <w:p w14:paraId="52689C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fo6 - fo4;</w:t>
      </w:r>
    </w:p>
    <w:p w14:paraId="125A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4C729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7A107E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57B9CE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0E41BD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0B1DAF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CDD41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2F4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fo6 - fo4;</w:t>
      </w:r>
    </w:p>
    <w:p w14:paraId="73A5E7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fo5 - fo3;</w:t>
      </w:r>
    </w:p>
    <w:p w14:paraId="3EB891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fo3 + fo5;</w:t>
      </w:r>
    </w:p>
    <w:p w14:paraId="49C347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fo4 + fo6;</w:t>
      </w:r>
    </w:p>
    <w:p w14:paraId="63AB4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000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7FEF7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B639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-972,64 +986,66 @@</w:t>
      </w:r>
    </w:p>
    <w:p w14:paraId="773E13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36D1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B27F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37C4B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053C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7815E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7BD11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20B892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3D54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07B47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11F93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235C04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C17F1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5D8F47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CB4AB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A20FA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E45E0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59C49E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709F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3901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B133D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C3665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0DDBB21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04B3E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19A0B9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2DBB76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BC858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1FF361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56FF74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211877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42B225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75344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607BBF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065B7B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7E944A0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19E99B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32035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0E05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22EFB4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60FB8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F5DF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F94B3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36A589F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7AB4C1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191A8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5BEDA0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2723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T4 - T2;</w:t>
      </w:r>
    </w:p>
    <w:p w14:paraId="667AC2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T5 + T3;</w:t>
      </w:r>
    </w:p>
    <w:p w14:paraId="0E86D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T4 + T2;</w:t>
      </w:r>
    </w:p>
    <w:p w14:paraId="66C765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T5 - T3;</w:t>
      </w:r>
    </w:p>
    <w:p w14:paraId="0A9C8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11EAC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0DD21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3E55029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5E520C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0CA79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4CB56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7C253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T4 - T2;</w:t>
      </w:r>
    </w:p>
    <w:p w14:paraId="55029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T5 - T3;</w:t>
      </w:r>
    </w:p>
    <w:p w14:paraId="5ECA9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T2 + T4;</w:t>
      </w:r>
    </w:p>
    <w:p w14:paraId="1C33C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T3 + T5;</w:t>
      </w:r>
    </w:p>
    <w:p w14:paraId="094E47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B1C2E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32B71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54ACA7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E98B4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34483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671D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99E1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0D90B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319DAB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8C037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5122F2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44CB8D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FFE89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72EB4F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857A1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64CC24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68E38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90AC2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CD8E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396251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BE6B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2C6A09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AF4CB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286F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65752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6EFF89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C50E3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264792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2BD52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417BA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D4CA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71B375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CB715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66C6F9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7A4EDB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E475F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32556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5A80E8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E68DA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37A394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98AD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DE8CF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676A48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35B61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3C9C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fo6 - fo4;</w:t>
      </w:r>
    </w:p>
    <w:p w14:paraId="3FD0CA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fo5 - fo3;</w:t>
      </w:r>
    </w:p>
    <w:p w14:paraId="47F3AA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+ fo4;</w:t>
      </w:r>
    </w:p>
    <w:p w14:paraId="69D502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+ fo3;</w:t>
      </w:r>
    </w:p>
    <w:p w14:paraId="2BD852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D37A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601166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16A024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896BE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6A27B2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FF638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3DBB1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fo4 + fo6;</w:t>
      </w:r>
    </w:p>
    <w:p w14:paraId="4E3E03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fo3 + fo5;</w:t>
      </w:r>
    </w:p>
    <w:p w14:paraId="3C2420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fo5 - fo3;</w:t>
      </w:r>
    </w:p>
    <w:p w14:paraId="50F9A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fo6 - fo4;</w:t>
      </w:r>
    </w:p>
    <w:p w14:paraId="13816C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72E5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DFD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1CDB3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-1074,67 +1090,68 @@</w:t>
      </w:r>
    </w:p>
    <w:p w14:paraId="2B5C76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48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static void fft5_4( int n1, float *zRe, float *zIm, const short *Idx )</w:t>
      </w:r>
    </w:p>
    <w:p w14:paraId="21F8AD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C150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E7DC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B0E19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6FF11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1254F5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06A8E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72EED6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4FA35F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98AA2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68F7A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2962F32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417F0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57208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2B2C6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4F6E76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BC02B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76461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96EA1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36A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5F85B4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275FDD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3C530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5ED69A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9E18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0D43C3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7BB6D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1A249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39E3A4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6D2801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2CAA6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235EC3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57D84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B4B15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4A789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9B5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7F8CA7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21248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2807C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363611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34B0A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0D66C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3D1636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8339E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6D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1157C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700E6D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749E0D0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6E668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F3FE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116FD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6A05C0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79C52F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1CC152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F8649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1DD090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54A1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674E1E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3AEBE5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06C2E9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E9129A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1F6E7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181BBD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31FF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8335E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75B721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0D8F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F235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69145C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D1EC7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0DB93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72B346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295A2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219AF0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FFC92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278028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98EF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824C2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15407C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6604F9C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67EECF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4F99B3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569ACD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BD3F4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D4E09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15C5B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D68BC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16091D0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6AADB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3A714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0BBA2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0AD47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129A9B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505915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4A5E2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AFAB0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E5AE3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FC74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C3A74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9A738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F35F6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447F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08B5DD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43EF2C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99A24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3984D3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37AC1B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60A128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21A9FE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19663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16593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40DA4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02E08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5101F9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53D8CF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FAE19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fo3 + fo5;</w:t>
      </w:r>
    </w:p>
    <w:p w14:paraId="150DAD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fo6 - fo4;</w:t>
      </w:r>
    </w:p>
    <w:p w14:paraId="48C55A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5626C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27D356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19F0C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DBF4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E588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4620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2794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870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26443-g10/c-code/lib_com/lsf_tools.c 26443-g20/c-code/lib_com/lsf_tools.c</w:t>
      </w:r>
    </w:p>
    <w:p w14:paraId="6445D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16:38:14.000000000 +0200</w:t>
      </w:r>
    </w:p>
    <w:p w14:paraId="66F0E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16:45:25.071503000 +0200</w:t>
      </w:r>
    </w:p>
    <w:p w14:paraId="42164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-142,8 +142,18 @@</w:t>
      </w:r>
    </w:p>
    <w:p w14:paraId="6BAF0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Linear interpolation</w:t>
      </w:r>
    </w:p>
    <w:p w14:paraId="33FF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xint = xlow - ylow*(xhigh-xlow)/(yhigh-ylow)</w:t>
      </w:r>
    </w:p>
    <w:p w14:paraId="74E0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*--------------------------------------------------------*/</w:t>
      </w:r>
    </w:p>
    <w:p w14:paraId="6D3309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F6F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7392E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6564C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660B70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5FE2A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4F814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0C45F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37A82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3DF6C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40937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7D43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048AD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E53CD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00D21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isp[nf] = xint;    /* new root */</w:t>
      </w:r>
    </w:p>
    <w:p w14:paraId="22CA13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3D654D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50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-624,7 +634,18 @@</w:t>
      </w:r>
    </w:p>
    <w:p w14:paraId="11F34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C015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833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linear interpolation for evaluating the root */</w:t>
      </w:r>
    </w:p>
    <w:p w14:paraId="12DC4B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2853B6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2E8B83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39517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05F92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42028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7603E0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0DBEF1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71561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0EF30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A0A5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5A0CF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E5DA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2A45C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lsp[nf] = xint;    /* new root */</w:t>
      </w:r>
    </w:p>
    <w:p w14:paraId="52EA2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7BB09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ip = 1 - ip;         /* flag to other polynomial    */</w:t>
      </w:r>
    </w:p>
    <w:p w14:paraId="417C05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26443-g10/c-code/lib_com/prot.h 26443-g20/c-code/lib_com/prot.h</w:t>
      </w:r>
    </w:p>
    <w:p w14:paraId="4DEC76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16:38:29.000000000 +0200</w:t>
      </w:r>
    </w:p>
    <w:p w14:paraId="0397E0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16:45:24.760795000 +0200</w:t>
      </w:r>
    </w:p>
    <w:p w14:paraId="7489E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-420,6 +420,9 @@</w:t>
      </w:r>
    </w:p>
    <w:p w14:paraId="68E3F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  /* i/o: decoder state structure                */</w:t>
      </w:r>
    </w:p>
    <w:p w14:paraId="0D5B21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  /* i  : bitstream file                         */</w:t>
      </w:r>
    </w:p>
    <w:p w14:paraId="7C212B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nbits                       /* i  : number of bits                         */</w:t>
      </w:r>
    </w:p>
    <w:p w14:paraId="1F938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7A295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1F0A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6823FB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partialframe              /* i  : partial frame information     */</w:t>
      </w:r>
    </w:p>
    <w:p w14:paraId="4767A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next_coder_type           /* i  : next coder type information     */</w:t>
      </w:r>
    </w:p>
    <w:p w14:paraId="6EA2A4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07BE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-2542,6 +2545,7 @@</w:t>
      </w:r>
    </w:p>
    <w:p w14:paraId="5C12F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/* o  : synthesized transitions signal         */</w:t>
      </w:r>
    </w:p>
    <w:p w14:paraId="5F336C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/* i/o: memory                                 */</w:t>
      </w:r>
    </w:p>
    <w:p w14:paraId="52C68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state_lsyn_filt_shb_local[],/* i/o: memory                                 */</w:t>
      </w:r>
    </w:p>
    <w:p w14:paraId="2435E5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42AEF7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D5E0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2C7D4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5D375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-3095,6 +3099,7 @@</w:t>
      </w:r>
    </w:p>
    <w:p w14:paraId="2E562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          /* i/o: encoder state structure                                */</w:t>
      </w:r>
    </w:p>
    <w:p w14:paraId="39D2D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          /* i  : open loop pitch lag for each half-frame                */</w:t>
      </w:r>
    </w:p>
    <w:p w14:paraId="69185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          /* i  : maximum normalized correlation for each half-frame     */</w:t>
      </w:r>
    </w:p>
    <w:p w14:paraId="666BA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          /* i  : OL pitch value from last frame                         */</w:t>
      </w:r>
    </w:p>
    <w:p w14:paraId="4AF91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          /* i  : correlation shift                                      */</w:t>
      </w:r>
    </w:p>
    <w:p w14:paraId="51A87E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          /* i  : A(z) unquantized for the 4 subframes                   */</w:t>
      </w:r>
    </w:p>
    <w:p w14:paraId="4800C1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5FFFF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-5695,7 +5700,7 @@</w:t>
      </w:r>
    </w:p>
    <w:p w14:paraId="78C11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             /*i  : Norm vector for current frame          */</w:t>
      </w:r>
    </w:p>
    <w:p w14:paraId="2392A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             /*i  : Number of sub-bands                    */</w:t>
      </w:r>
    </w:p>
    <w:p w14:paraId="4CFA0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                   /*i/o: Norm vector memory from past frame     */</w:t>
      </w:r>
    </w:p>
    <w:p w14:paraId="2EDC6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                   /*i/o: Envelope stability memory for smoothing*/</w:t>
      </w:r>
    </w:p>
    <w:p w14:paraId="5837E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                   /*i/o: Envelope stability memory for smoothing (Q12)*/</w:t>
      </w:r>
    </w:p>
    <w:p w14:paraId="729B04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401306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F33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float env_stab_smo(</w:t>
      </w:r>
    </w:p>
    <w:p w14:paraId="716E1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-6611,7 +6616,8 @@</w:t>
      </w:r>
    </w:p>
    <w:p w14:paraId="2899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1CCD7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12988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009443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52FBB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1D4FFA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2056D7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3EA1E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562D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pitch_pred_linear_fit(</w:t>
      </w:r>
    </w:p>
    <w:p w14:paraId="7C1FFE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-6648,7 +6654,8 @@</w:t>
      </w:r>
    </w:p>
    <w:p w14:paraId="72727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2CF85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4F1F3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*bwe_exc,               /* o  : excitation for SWB TBE              */</w:t>
      </w:r>
    </w:p>
    <w:p w14:paraId="7AC66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28EF9E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0B9F14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70E12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088512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323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core_acelp_tcx20_switching(</w:t>
      </w:r>
    </w:p>
    <w:p w14:paraId="44EAE5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-7744,8 +7751,6 @@</w:t>
      </w:r>
    </w:p>
    <w:p w14:paraId="026C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47B05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A0E5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D9F6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      /* (0) : current frame mode            */</w:t>
      </w:r>
    </w:p>
    <w:p w14:paraId="663CC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      /* (0) : last frame mode               */</w:t>
      </w:r>
    </w:p>
    <w:p w14:paraId="44B1E5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      /* o  : coder type                     */</w:t>
      </w:r>
    </w:p>
    <w:p w14:paraId="77B5F67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int param[],                  /* (o) : decoded parameters            */</w:t>
      </w:r>
    </w:p>
    <w:p w14:paraId="1ABDF2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int param_lpc[],              /* (i) : LPC parameters                */</w:t>
      </w:r>
    </w:p>
    <w:p w14:paraId="040CF1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26443-g10/c-code/lib_com/rom_com.c 26443-g20/c-code/lib_com/rom_com.c</w:t>
      </w:r>
    </w:p>
    <w:p w14:paraId="7F9187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16:38:12.000000000 +0200</w:t>
      </w:r>
    </w:p>
    <w:p w14:paraId="0CF84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16:45:24.875515000 +0200</w:t>
      </w:r>
    </w:p>
    <w:p w14:paraId="2B4A8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-4971,7 +4971,7 @@</w:t>
      </w:r>
    </w:p>
    <w:p w14:paraId="65FE4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 9600, 13200, -4.0f },</w:t>
      </w:r>
    </w:p>
    <w:p w14:paraId="6620F4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13200, 16400, -3.0f },</w:t>
      </w:r>
    </w:p>
    <w:p w14:paraId="195A30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16400, 24400, -1.5f },</w:t>
      </w:r>
    </w:p>
    <w:p w14:paraId="340E49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0, 24400,128000, -0.5f },</w:t>
      </w:r>
    </w:p>
    <w:p w14:paraId="233946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0, 24400,128001, -0.5f },</w:t>
      </w:r>
    </w:p>
    <w:p w14:paraId="6760E2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AE414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6AEDD2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40A8E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-4975,14 +4975,11 @@</w:t>
      </w:r>
    </w:p>
    <w:p w14:paraId="2B54C6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E461E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131B55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1AB9B4B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615671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9600, 13200, -1.55f},</w:t>
      </w:r>
    </w:p>
    <w:p w14:paraId="4C3FA0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13200, 16400, -3.0f },</w:t>
      </w:r>
    </w:p>
    <w:p w14:paraId="3FEF36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71194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16400, 24400, -0.6f },</w:t>
      </w:r>
    </w:p>
    <w:p w14:paraId="587A73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24400, 64000, -0.2f },</w:t>
      </w:r>
    </w:p>
    <w:p w14:paraId="6C9E71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32000,128000,  0.0f },</w:t>
      </w:r>
    </w:p>
    <w:p w14:paraId="156D94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7E30F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24400, 32000, -0.2f },</w:t>
      </w:r>
    </w:p>
    <w:p w14:paraId="4CE7E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32000,128001,  0.0f },</w:t>
      </w:r>
    </w:p>
    <w:p w14:paraId="780893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7C1955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   0,  8000, -0.9f },</w:t>
      </w:r>
    </w:p>
    <w:p w14:paraId="72E5F8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7B891B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-4988,10 +4985,9 @@</w:t>
      </w:r>
    </w:p>
    <w:p w14:paraId="55FCD9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60253C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9600, 13200, -2.0f },</w:t>
      </w:r>
    </w:p>
    <w:p w14:paraId="0F9DB59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13200, 16400, -3.0f },</w:t>
      </w:r>
    </w:p>
    <w:p w14:paraId="304D50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1154F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16400, 24400, -0.8f },</w:t>
      </w:r>
    </w:p>
    <w:p w14:paraId="499BCD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24400, 32000, -0.25f},</w:t>
      </w:r>
    </w:p>
    <w:p w14:paraId="7930C3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2, 32000,128000,  0.0f },</w:t>
      </w:r>
    </w:p>
    <w:p w14:paraId="5EB95E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2, 32000,128001,  0.0f },</w:t>
      </w:r>
    </w:p>
    <w:p w14:paraId="085B6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34AF17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3C14A4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const SCALE_SETUP scaleTable_cn_only[18] =</w:t>
      </w:r>
    </w:p>
    <w:p w14:paraId="7F04B8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26443-g10/c-code/lib_com/stat_noise_uv_mod.c 26443-g20/c-code/lib_com/stat_noise_uv_mod.c</w:t>
      </w:r>
    </w:p>
    <w:p w14:paraId="733086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--- 26443-g10/c-code/lib_com/stat_noise_uv_mod.c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16:38:27.000000000 +0200</w:t>
      </w:r>
    </w:p>
    <w:p w14:paraId="2796548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+++ 26443-g20/c-code/lib_com/stat_noise_uv_mod.c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16:45:24.885495000 +0200</w:t>
      </w:r>
    </w:p>
    <w:p w14:paraId="4D350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-196,5 +196,10 @@</w:t>
      </w:r>
    </w:p>
    <w:p w14:paraId="07209A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r1 += x[i]*x[i+1];</w:t>
      </w:r>
    </w:p>
    <w:p w14:paraId="08D9A1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201B6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6ED1E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if( r0 == 0 )</w:t>
      </w:r>
    </w:p>
    <w:p w14:paraId="61ADA3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</w:t>
      </w:r>
    </w:p>
    <w:p w14:paraId="5D76F43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    r0 = 0.005f;</w:t>
      </w:r>
    </w:p>
    <w:p w14:paraId="3784E8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}</w:t>
      </w:r>
    </w:p>
    <w:p w14:paraId="00D2D2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2D82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r1/r0;</w:t>
      </w:r>
    </w:p>
    <w:p w14:paraId="293E9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</w:t>
      </w:r>
    </w:p>
    <w:p w14:paraId="60C093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26443-g10/c-code/lib_com/tcx_utils.c 26443-g20/c-code/lib_com/tcx_utils.c</w:t>
      </w:r>
    </w:p>
    <w:p w14:paraId="56EE94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--- 26443-g10/c-code/lib_com/tcx_utils.c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16:38:21.000000000 +0200</w:t>
      </w:r>
    </w:p>
    <w:p w14:paraId="19BC298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+++ 26443-g20/c-code/lib_com/tcx_utils.c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16:45:24.707501000 +0200</w:t>
      </w:r>
    </w:p>
    <w:p w14:paraId="6292454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-360,8 +360,8 @@</w:t>
      </w:r>
    </w:p>
    <w:p w14:paraId="2077E2A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{</w:t>
      </w:r>
    </w:p>
    <w:p w14:paraId="323FB75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0.25f * acelp_zir[i-2] + 0.35f * acelp_zir[i-1] + 0.40f * acelp_zir[i];</w:t>
      </w:r>
    </w:p>
    <w:p w14:paraId="5168D8F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}</w:t>
      </w:r>
    </w:p>
    <w:p w14:paraId="3E59936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acelp_zir[acelp_zir_len-1] = 0.40 * acelp_zir[acelp_zir_len-1] +  0.35f * acelp_zir[acelp_zir_len-1] + 0.25f * acelp_zir[acelp_zir_len-2];</w:t>
      </w:r>
    </w:p>
    <w:p w14:paraId="0D792F1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acelp_zir[acelp_zir_len-2] = 0.40 * acelp_zir[acelp_zir_len-2] +  0.35f * acelp_zir[acelp_zir_len-1] + 0.25f * acelp_zir[acelp_zir_len-1];</w:t>
      </w:r>
    </w:p>
    <w:p w14:paraId="7D112AB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acelp_zir[acelp_zir_len-1] = 0.40f * acelp_zir[acelp_zir_len-1] +  0.35f * acelp_zir[acelp_zir_len-1] + 0.25f * acelp_zir[acelp_zir_len-2];</w:t>
      </w:r>
    </w:p>
    <w:p w14:paraId="169FF39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acelp_zir[acelp_zir_len-2] = 0.40f * acelp_zir[acelp_zir_len-2] +  0.35f * acelp_zir[acelp_zir_len-1] + 0.25f * acelp_zir[acelp_zir_len-1];</w:t>
      </w:r>
    </w:p>
    <w:p w14:paraId="1150A453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>for(i=acelp_zir_len-3; i&gt;=0; i--)</w:t>
      </w:r>
    </w:p>
    <w:p w14:paraId="5DBCCE0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{</w:t>
      </w:r>
    </w:p>
    <w:p w14:paraId="2F38E67E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0.40f * acelp_zir[i] + 0.35f * acelp_zir[i+1] + 0.25f * acelp_zir[i+2];</w:t>
      </w:r>
    </w:p>
    <w:p w14:paraId="34EF449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-537,7 +537,7 @@</w:t>
      </w:r>
    </w:p>
    <w:p w14:paraId="5A27465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2FC38B7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for(i=0; i&lt;FDNS_NPTS; i++)</w:t>
      </w:r>
    </w:p>
    <w:p w14:paraId="7BCA561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{</w:t>
      </w:r>
    </w:p>
    <w:p w14:paraId="1C55352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mdct_gains[i] = (float)(1.0f/sqrt(RealData[i]*RealData[i] + ImagData[i]*ImagData[i]));</w:t>
      </w:r>
    </w:p>
    <w:p w14:paraId="0BE4E4A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        mdct_gains[i] = 1.0f/max(EPSILON, sqrt(RealData[i] * RealData[i] + ImagData[i] * ImagData[i]));</w:t>
      </w:r>
    </w:p>
    <w:p w14:paraId="67237E3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}</w:t>
      </w:r>
    </w:p>
    <w:p w14:paraId="57AE687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58E963B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CA2FA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26443-g10/c-code/lib_dec/EvsRXlib.c 26443-g20/c-code/lib_dec/EvsRXlib.c</w:t>
      </w:r>
    </w:p>
    <w:p w14:paraId="637037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--- 26443-g10/c-code/lib_dec/EvsRXlib.c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16:37:16.000000000 +0200</w:t>
      </w:r>
    </w:p>
    <w:p w14:paraId="631A45C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+++ 26443-g20/c-code/lib_dec/EvsRXlib.c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16:45:24.340557000 +0200</w:t>
      </w:r>
    </w:p>
    <w:p w14:paraId="01F40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-144,14 +144,22 @@</w:t>
      </w:r>
    </w:p>
    <w:p w14:paraId="0A16E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auSize,</w:t>
      </w:r>
    </w:p>
    <w:p w14:paraId="2CEED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60E33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rtpTimeStamp,</w:t>
      </w:r>
    </w:p>
    <w:p w14:paraId="071418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rcvTime_ms)</w:t>
      </w:r>
    </w:p>
    <w:p w14:paraId="28EB5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rcvTime_ms</w:t>
      </w:r>
    </w:p>
    <w:p w14:paraId="68477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19E6A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08BB5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4ACF61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</w:t>
      </w:r>
    </w:p>
    <w:p w14:paraId="10E9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CFA6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5D681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int16_t partialCopyFrameType, partialCopyOffset;</w:t>
      </w:r>
    </w:p>
    <w:p w14:paraId="7DEE65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result;</w:t>
      </w:r>
    </w:p>
    <w:p w14:paraId="3DAE1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88C1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auSize != 0 );</w:t>
      </w:r>
    </w:p>
    <w:p w14:paraId="28744BA1" w14:textId="77777777" w:rsidR="00FA50D8" w:rsidRPr="00927A9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27A98">
        <w:rPr>
          <w:rFonts w:ascii="Courier New" w:hAnsi="Courier New" w:cs="Courier New"/>
          <w:noProof/>
          <w:sz w:val="18"/>
          <w:szCs w:val="18"/>
          <w:lang w:val="en-US"/>
        </w:rPr>
        <w:t>-    assert( (auSize + 7) / 8 &lt;= MAX_AU_SIZE );</w:t>
      </w:r>
    </w:p>
    <w:p w14:paraId="10862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060D77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DA70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9AB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188FF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661FE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C74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55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73BA5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FE49A6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@@ -168,6 +176,9 @@</w:t>
      </w:r>
    </w:p>
    <w:p w14:paraId="100422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dataUnit-&gt;timeStamp = rtpTimeStamp;</w:t>
      </w:r>
    </w:p>
    <w:p w14:paraId="09BECE8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dataUnit-&gt;partial_frame = 0;</w:t>
      </w:r>
    </w:p>
    <w:p w14:paraId="7806C91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dataUnit-&gt;partialCopyOffset = partialCopyOffset;</w:t>
      </w:r>
    </w:p>
    <w:p w14:paraId="375E72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dataUnit-&gt;isAMRWB_IOmode = isAMRWB_IOmode;</w:t>
      </w:r>
    </w:p>
    <w:p w14:paraId="3D4FAA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dataUnit-&gt;frameTypeIndex = frameTypeIndex;</w:t>
      </w:r>
    </w:p>
    <w:p w14:paraId="343A9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47693F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BB8C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5512E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5085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-190,6 +201,9 @@</w:t>
      </w:r>
    </w:p>
    <w:p w14:paraId="32D29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dataUnit-&gt;timeStamp = rtpTimeStamp - partialCopyOffset * dataUnit-&gt;duration;</w:t>
      </w:r>
    </w:p>
    <w:p w14:paraId="54413F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dataUnit-&gt;partial_frame = 1;</w:t>
      </w:r>
    </w:p>
    <w:p w14:paraId="661E5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64C0F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1EE98E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01043A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1A571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CBB9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149EB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27616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-244,17 +258,23 @@</w:t>
      </w:r>
    </w:p>
    <w:p w14:paraId="5F98C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scale != 100U )</w:t>
      </w:r>
    </w:p>
    <w:p w14:paraId="0426B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CEB8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timeScalingDone )</w:t>
      </w:r>
    </w:p>
    <w:p w14:paraId="5350B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5BCA73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scale = 100;</w:t>
      </w:r>
    </w:p>
    <w:p w14:paraId="00AF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EB6F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7B5FE9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98EC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timeScalingDone = 1;</w:t>
      </w:r>
    </w:p>
    <w:p w14:paraId="66AE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DEB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B64D0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9F3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bitstream into decoder state */</w:t>
      </w:r>
    </w:p>
    <w:p w14:paraId="38AF1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if(dataUnit)</w:t>
      </w:r>
    </w:p>
    <w:p w14:paraId="2FA03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17AC1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st-&gt;codec_mode != 0 )</w:t>
      </w:r>
    </w:p>
    <w:p w14:paraId="4D54F7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F97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(dataUnit-&gt;partial_frame==TRUE)? 1:0, dataUnit-&gt;nextCoderType );</w:t>
      </w:r>
    </w:p>
    <w:p w14:paraId="6FA19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256DE6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04223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(dataUnit-&gt;partial_frame==TRUE)? 1:0, dataUnit-&gt;nextCoderType );</w:t>
      </w:r>
    </w:p>
    <w:p w14:paraId="2F456C1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if(dataUnit-&gt;partial_frame != 0)</w:t>
      </w:r>
    </w:p>
    <w:p w14:paraId="15509AC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{</w:t>
      </w:r>
    </w:p>
    <w:p w14:paraId="504E97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st-&gt;codec_mode = MODE2;</w:t>
      </w:r>
    </w:p>
    <w:p w14:paraId="7220F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-268,13 +288,17 @@</w:t>
      </w:r>
    </w:p>
    <w:p w14:paraId="764AA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28F041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init_decoder( st );</w:t>
      </w:r>
    </w:p>
    <w:p w14:paraId="23FB94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 */</w:t>
      </w:r>
    </w:p>
    <w:p w14:paraId="056FF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0, 0 );</w:t>
      </w:r>
    </w:p>
    <w:p w14:paraId="3408B6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4D47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4C837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0, 0 );</w:t>
      </w:r>
    </w:p>
    <w:p w14:paraId="69C71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349F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D48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6E2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76F89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A2F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read_indices_from_djb( st, NULL, 0, 0, 0 );</w:t>
      </w:r>
    </w:p>
    <w:p w14:paraId="3BA88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read_indices_from_djb( st, NULL, 0,</w:t>
      </w:r>
    </w:p>
    <w:p w14:paraId="4B67C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0, 0,</w:t>
      </w:r>
    </w:p>
    <w:p w14:paraId="687D3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0 );</w:t>
      </w:r>
    </w:p>
    <w:p w14:paraId="26B1D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07BD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638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7A0F1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26443-g10/c-code/lib_dec/EvsRXlib.h 26443-g20/c-code/lib_dec/EvsRXlib.h</w:t>
      </w:r>
    </w:p>
    <w:p w14:paraId="302F9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16:37:03.000000000 +0200</w:t>
      </w:r>
    </w:p>
    <w:p w14:paraId="2DBBA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16:45:24.343561000 +0200</w:t>
      </w:r>
    </w:p>
    <w:p w14:paraId="145B7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14C774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  auSize,</w:t>
      </w:r>
    </w:p>
    <w:p w14:paraId="42BE4C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19862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 rtpTimeStamp,</w:t>
      </w:r>
    </w:p>
    <w:p w14:paraId="4A163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  rcvTime_ms);</w:t>
      </w:r>
    </w:p>
    <w:p w14:paraId="51DA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  rcvTime_ms</w:t>
      </w:r>
    </w:p>
    <w:p w14:paraId="3CE98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671FA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4AFA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21100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7FBCB3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4646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74049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6FA6C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26443-g10/c-code/lib_dec/FEC_adapt_codebook.c 26443-g20/c-code/lib_dec/FEC_adapt_codebook.c</w:t>
      </w:r>
    </w:p>
    <w:p w14:paraId="6D8290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16:37:15.000000000 +0200</w:t>
      </w:r>
    </w:p>
    <w:p w14:paraId="44E9D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16:45:24.355530000 +0200</w:t>
      </w:r>
    </w:p>
    <w:p w14:paraId="596D1F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-210,6 +210,7 @@</w:t>
      </w:r>
    </w:p>
    <w:p w14:paraId="4A6323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605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E7A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699C39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29474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F264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5850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361FC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-246,6 +247,7 @@</w:t>
      </w:r>
    </w:p>
    <w:p w14:paraId="7CA91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ED4A8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4F0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56222B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77E4D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04772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FFD8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6CBB0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26443-g10/c-code/lib_dec/cng_dec.c 26443-g20/c-code/lib_dec/cng_dec.c</w:t>
      </w:r>
    </w:p>
    <w:p w14:paraId="5E53C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16:37:09.000000000 +0200</w:t>
      </w:r>
    </w:p>
    <w:p w14:paraId="504AB2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16:45:24.622514000 +0200</w:t>
      </w:r>
    </w:p>
    <w:p w14:paraId="5CB6E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-118,7 +118,14 @@</w:t>
      </w:r>
    </w:p>
    <w:p w14:paraId="711FE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70B1B5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enr_index = (short) get_next_indice( st, num_bits );</w:t>
      </w:r>
    </w:p>
    <w:p w14:paraId="6C986C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B4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&lt;= SID_2k40 || st-&gt;prev_bfi==1 )</w:t>
      </w:r>
    </w:p>
    <w:p w14:paraId="4AF43A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66E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st-&gt;old_enr_index + 20;</w:t>
      </w:r>
    </w:p>
    <w:p w14:paraId="2E5F8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7BC2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0E478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7F3F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tmp1 = st-&gt;old_enr_index + 40;</w:t>
      </w:r>
    </w:p>
    <w:p w14:paraId="45911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E04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((enr_index &gt; tmp1) &amp;&amp; (st-&gt;old_enr_index &gt;= 0))  /* Likely bit error , and  not startup */</w:t>
      </w:r>
    </w:p>
    <w:p w14:paraId="3A3A53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A95B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enr_index = tmp1;</w:t>
      </w:r>
    </w:p>
    <w:p w14:paraId="0BDA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26443-g10/c-code/lib_dec/core_dec_init.c 26443-g20/c-code/lib_dec/core_dec_init.c</w:t>
      </w:r>
    </w:p>
    <w:p w14:paraId="57F54CC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16:37:05.000000000 +0200</w:t>
      </w:r>
    </w:p>
    <w:p w14:paraId="789053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16:45:24.625498000 +0200</w:t>
      </w:r>
    </w:p>
    <w:p w14:paraId="53EDA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-418,7 +418,7 @@</w:t>
      </w:r>
    </w:p>
    <w:p w14:paraId="5EB734F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{</w:t>
      </w:r>
    </w:p>
    <w:p w14:paraId="357878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set_zero( st-&gt;pfstat.mem_stp, L_SYN_MEM );</w:t>
      </w:r>
    </w:p>
    <w:p w14:paraId="69B83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set_zero( st-&gt;pfstat.mem_pf_in, L_SYN_MEM );</w:t>
      </w:r>
    </w:p>
    <w:p w14:paraId="5AA6D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st-&gt;pfstat.reset = 1.f;</w:t>
      </w:r>
    </w:p>
    <w:p w14:paraId="4D5572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st-&gt;pfstat.reset = 1;</w:t>
      </w:r>
    </w:p>
    <w:p w14:paraId="622257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st-&gt;pfstat.gain_prec = 1.f;</w:t>
      </w:r>
    </w:p>
    <w:p w14:paraId="5A7DD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9AB4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B164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-494,7 +494,6 @@</w:t>
      </w:r>
    </w:p>
    <w:p w14:paraId="11F5A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7D4D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 = 0;</w:t>
      </w:r>
    </w:p>
    <w:p w14:paraId="5B31A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FC4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B049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st-&gt;noise_filling_index = 0;</w:t>
      </w:r>
    </w:p>
    <w:p w14:paraId="5A257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472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mvr2r(st-&gt;lsf_old, st-&gt;lsf_adaptive_mean, M);</w:t>
      </w:r>
    </w:p>
    <w:p w14:paraId="238DEB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26443-g10/c-code/lib_dec/dec_LPD.c 26443-g20/c-code/lib_dec/dec_LPD.c</w:t>
      </w:r>
    </w:p>
    <w:p w14:paraId="168C58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16:37:17.000000000 +0200</w:t>
      </w:r>
    </w:p>
    <w:p w14:paraId="2138C6B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16:45:24.575502000 +0200</w:t>
      </w:r>
    </w:p>
    <w:p w14:paraId="1A2CEE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-122,7 +122,7 @@</w:t>
      </w:r>
    </w:p>
    <w:p w14:paraId="48C9F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tcx_last_overlap_mode = st-&gt;tcx_cfg.tcx_last_overlap_mode;</w:t>
      </w:r>
    </w:p>
    <w:p w14:paraId="082077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>tcx_current_overlap_mode = st-&gt;tcx_cfg.tcx_curr_overlap_mode;</w:t>
      </w:r>
    </w:p>
    <w:p w14:paraId="609329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 xml:space="preserve"> </w:t>
      </w:r>
    </w:p>
    <w:p w14:paraId="08A37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dec_prm( &amp;(st-&gt;core), &amp;(st-&gt;last_core), coder_type, param, param_lpc, total_nbbits, st, L_frame, bitsRead );</w:t>
      </w:r>
    </w:p>
    <w:p w14:paraId="017E5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66C2C4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EF0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(st-&gt;last_codec_mode) == MODE2 &amp;&amp; st-&gt;BER_detect)</w:t>
      </w:r>
    </w:p>
    <w:p w14:paraId="649E7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F60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+142,7 @@</w:t>
      </w:r>
    </w:p>
    <w:p w14:paraId="51D635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1BC7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st-&gt;rf_frame_type &gt;= RF_TCXFD &amp;&amp; st-&gt;rf_frame_type &lt;= RF_TCXTD2 )</w:t>
      </w:r>
    </w:p>
    <w:p w14:paraId="5592E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F35C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&amp;(st-&gt;core), &amp;(st-&gt;last_core), coder_type, param, param_lpc, total_nbbits, st, L_frame, bitsRead );</w:t>
      </w:r>
    </w:p>
    <w:p w14:paraId="4D972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3AF01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71C0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A060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st-&gt;nbLostCmpt &gt; 1 )</w:t>
      </w:r>
    </w:p>
    <w:p w14:paraId="55291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26443-g10/c-code/lib_dec/dec_prm.c 26443-g20/c-code/lib_dec/dec_prm.c</w:t>
      </w:r>
    </w:p>
    <w:p w14:paraId="247BAF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16:37:10.000000000 +0200</w:t>
      </w:r>
    </w:p>
    <w:p w14:paraId="381766B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16:45:24.494535000 +0200</w:t>
      </w:r>
    </w:p>
    <w:p w14:paraId="74CD4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-63,8 +63,6 @@</w:t>
      </w:r>
    </w:p>
    <w:p w14:paraId="014CC6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796935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379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2F65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/* o : current frame mode               */</w:t>
      </w:r>
    </w:p>
    <w:p w14:paraId="6EFF4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/* o : last frame mode                  */</w:t>
      </w:r>
    </w:p>
    <w:p w14:paraId="538CFF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/* o : coder type                       */</w:t>
      </w:r>
    </w:p>
    <w:p w14:paraId="634444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int param[],            /* o : decoded parameters               */</w:t>
      </w:r>
    </w:p>
    <w:p w14:paraId="4CF29B3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int param_lpc[],        /* o : LPC parameters                   */</w:t>
      </w:r>
    </w:p>
    <w:p w14:paraId="123911D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-149,8 +147,7 @@</w:t>
      </w:r>
    </w:p>
    <w:p w14:paraId="326EAA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5A944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04AB0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055B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1F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*core = tmp+1;</w:t>
      </w:r>
    </w:p>
    <w:p w14:paraId="242783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 = get_next_indice(st, 1) + 1;</w:t>
      </w:r>
    </w:p>
    <w:p w14:paraId="1AF06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65A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ind = get_next_indice(st, 2);</w:t>
      </w:r>
    </w:p>
    <w:p w14:paraId="1C147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st-&gt;clas_dec = ONSET;</w:t>
      </w:r>
    </w:p>
    <w:p w14:paraId="58038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+178,7 @@</w:t>
      </w:r>
    </w:p>
    <w:p w14:paraId="1A856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(st-&gt;mdct_sw == MODE1)</w:t>
      </w:r>
    </w:p>
    <w:p w14:paraId="0C237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7A25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3AC12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1F61F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st-&gt;core = TCX_20_CORE;</w:t>
      </w:r>
    </w:p>
    <w:p w14:paraId="0BE088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get_next_indice(st, 2);</w:t>
      </w:r>
    </w:p>
    <w:p w14:paraId="3FE1C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st-&gt;tcx_cfg.coder_type;</w:t>
      </w:r>
    </w:p>
    <w:p w14:paraId="53585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F51A2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-193,13 +190,13 @@</w:t>
      </w:r>
    </w:p>
    <w:p w14:paraId="79CC5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FCD3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6E4BD6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6E706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698C4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TCX_20_CORE;</w:t>
      </w:r>
    </w:p>
    <w:p w14:paraId="45ED03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0B4C7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st-&gt;tcx_cfg.coder_type;</w:t>
      </w:r>
    </w:p>
    <w:p w14:paraId="22674C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FEBF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A62EE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06DA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90B59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ACELP_CORE;</w:t>
      </w:r>
    </w:p>
    <w:p w14:paraId="637B4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get_next_indice(st, 2);</w:t>
      </w:r>
    </w:p>
    <w:p w14:paraId="0BF6A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BAD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ACA7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-212,11 +209,11 @@</w:t>
      </w:r>
    </w:p>
    <w:p w14:paraId="7362E7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get_next_indice(st, 1);</w:t>
      </w:r>
    </w:p>
    <w:p w14:paraId="3452B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64106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655B2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753A8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ACELP_CORE;</w:t>
      </w:r>
    </w:p>
    <w:p w14:paraId="629E3C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6B8B2D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5573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0CF367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70D7F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TCX_20_CORE;</w:t>
      </w:r>
    </w:p>
    <w:p w14:paraId="28D01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531311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1D8C2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2507A6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-226,12 +223,12 @@</w:t>
      </w:r>
    </w:p>
    <w:p w14:paraId="31981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32513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if( tmp &lt; ACELP_MODE_MAX )</w:t>
      </w:r>
    </w:p>
    <w:p w14:paraId="71543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45CA0E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ACELP_CORE;</w:t>
      </w:r>
    </w:p>
    <w:p w14:paraId="73A42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ACELP_CORE;</w:t>
      </w:r>
    </w:p>
    <w:p w14:paraId="7B53AB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tmp;</w:t>
      </w:r>
    </w:p>
    <w:p w14:paraId="53E01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56953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else</w:t>
      </w:r>
    </w:p>
    <w:p w14:paraId="36001C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D573F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57264A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TCX_20_CORE;</w:t>
      </w:r>
    </w:p>
    <w:p w14:paraId="7317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st-&gt;tcx_cfg.coder_type = tmp-ACELP_MODE_MAX;</w:t>
      </w:r>
    </w:p>
    <w:p w14:paraId="739F3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st-&gt;tcx_cfg.coder_type;</w:t>
      </w:r>
    </w:p>
    <w:p w14:paraId="3F3F6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7DB92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-239,7 +236,7 @@</w:t>
      </w:r>
    </w:p>
    <w:p w14:paraId="43C06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3CE5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32C4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8E3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st-&gt;igf &amp;&amp; *core == ACELP_CORE )</w:t>
      </w:r>
    </w:p>
    <w:p w14:paraId="76CA4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st-&gt;igf &amp;&amp; st-&gt;core == ACELP_CORE )</w:t>
      </w:r>
    </w:p>
    <w:p w14:paraId="4877BA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42F0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-= get_tbe_bits(st-&gt;total_brate, st-&gt;bwidth, st-&gt;rf_flag );</w:t>
      </w:r>
    </w:p>
    <w:p w14:paraId="0A325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7B01B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-268,19 +265,27 @@</w:t>
      </w:r>
    </w:p>
    <w:p w14:paraId="4A2992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7E423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7BB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Decode previous mode for error concealment */</w:t>
      </w:r>
    </w:p>
    <w:p w14:paraId="7D5EE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!(*core==0 &amp;&amp; st-&gt;tcx_cfg.lfacNext&lt;=0) &amp;&amp; !st-&gt;use_partial_copy )</w:t>
      </w:r>
    </w:p>
    <w:p w14:paraId="3BDE53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!(st-&gt;core == ACELP_CORE &amp;&amp; st-&gt;tcx_cfg.lfacNext&lt;=0) &amp;&amp; !st-&gt;use_partial_copy )</w:t>
      </w:r>
    </w:p>
    <w:p w14:paraId="5B331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55C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486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0558F3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st-&gt;last_core_bs = get_next_indice(st, 1);</w:t>
      </w:r>
    </w:p>
    <w:p w14:paraId="40890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C7EB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64A7E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if(*core==TCX_10_CORE)</w:t>
      </w:r>
    </w:p>
    <w:p w14:paraId="19397E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4DB39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7CB8C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581E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1FEA35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771491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6B228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7098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 == 0) &amp;&amp; (st-&gt;clas_dec != VOICED_CLAS))) &amp;&amp; (st-&gt;last_core_bs != st-&gt;last_core) )</w:t>
      </w:r>
    </w:p>
    <w:p w14:paraId="328A0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4C425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*last_core = 1;</w:t>
      </w:r>
    </w:p>
    <w:p w14:paraId="23CE7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st-&gt;last_core_bs;</w:t>
      </w:r>
    </w:p>
    <w:p w14:paraId="42886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6F34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if((st-&gt;prev_bfi == 0) &amp;&amp; (st-&gt;last_core != *last_core))</w:t>
      </w:r>
    </w:p>
    <w:p w14:paraId="3ED65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FCC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02998E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if(st-&gt;core == TCX_10_CORE)</w:t>
      </w:r>
    </w:p>
    <w:p w14:paraId="57FD42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9DC0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78F9F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TCX_20_CORE;</w:t>
      </w:r>
    </w:p>
    <w:p w14:paraId="29504E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 = TCX_20_CORE;            </w:t>
      </w:r>
    </w:p>
    <w:p w14:paraId="08E5C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1F9A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25686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732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-297,15 +302,15 @@</w:t>
      </w:r>
    </w:p>
    <w:p w14:paraId="098D6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overlap_code;</w:t>
      </w:r>
    </w:p>
    <w:p w14:paraId="118F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2B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15AB1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((*last_core == ACELP_CORE) || (*last_core == AMR_WB_CORE))</w:t>
      </w:r>
    </w:p>
    <w:p w14:paraId="5F8A1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((st-&gt;last_core == ACELP_CORE) || (st-&gt;last_core == AMR_WB_CORE))</w:t>
      </w:r>
    </w:p>
    <w:p w14:paraId="509BF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FC9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175BED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CAB9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== TCX_10_CORE) &amp;&amp; (st-&gt;tcx_cfg.tcx_curr_overlap_mode == ALDO_WINDOW))</w:t>
      </w:r>
    </w:p>
    <w:p w14:paraId="1EBCB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== TCX_10_CORE) &amp;&amp; (st-&gt;tcx_cfg.tcx_curr_overlap_mode == ALDO_WINDOW))</w:t>
      </w:r>
    </w:p>
    <w:p w14:paraId="47E83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8CD3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FULL_OVERLAP;</w:t>
      </w:r>
    </w:p>
    <w:p w14:paraId="5F992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1E6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!= TCX_10_CORE) &amp;&amp; (st-&gt;tcx_cfg.tcx_curr_overlap_mode == FULL_OVERLAP))</w:t>
      </w:r>
    </w:p>
    <w:p w14:paraId="34243B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!= TCX_10_CORE) &amp;&amp; (st-&gt;tcx_cfg.tcx_curr_overlap_mode == FULL_OVERLAP))</w:t>
      </w:r>
    </w:p>
    <w:p w14:paraId="6D0916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0A47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ALDO_WINDOW;</w:t>
      </w:r>
    </w:p>
    <w:p w14:paraId="0FAAA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FCC7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-317,7 +322,7 @@</w:t>
      </w:r>
    </w:p>
    <w:p w14:paraId="021D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current overlap mode based on the current frame type and coded overlap mode */</w:t>
      </w:r>
    </w:p>
    <w:p w14:paraId="312687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2E1CF8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633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*core != ACELP_CORE )</w:t>
      </w:r>
    </w:p>
    <w:p w14:paraId="0269D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st-&gt;core != ACELP_CORE )</w:t>
      </w:r>
    </w:p>
    <w:p w14:paraId="30AD8D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D1A5C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overlap_code = 0;</w:t>
      </w:r>
    </w:p>
    <w:p w14:paraId="47687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(get_next_indice(st, 1))</w:t>
      </w:r>
    </w:p>
    <w:p w14:paraId="0EFC5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-328,15 +333,14 @@</w:t>
      </w:r>
    </w:p>
    <w:p w14:paraId="024971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st-&gt;tcx_cfg.tcx_curr_overlap_mode = overlap_code;</w:t>
      </w:r>
    </w:p>
    <w:p w14:paraId="56869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48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/*TCX10 : always symmetric windows*/</w:t>
      </w:r>
    </w:p>
    <w:p w14:paraId="540EE5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((*core == TCX_20_CORE) &amp;&amp; (overlap_code == 0) &amp;&amp;</w:t>
      </w:r>
    </w:p>
    <w:p w14:paraId="5A8F3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(*last_core != ACELP_CORE) &amp;&amp; (*last_core != AMR_WB_CORE))</w:t>
      </w:r>
    </w:p>
    <w:p w14:paraId="42590F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((st-&gt;core == TCX_20_CORE) &amp;&amp; (overlap_code == 0) &amp;&amp; (st-&gt;last_core != ACELP_CORE) &amp;&amp; (st-&gt;last_core != AMR_WB_CORE))</w:t>
      </w:r>
    </w:p>
    <w:p w14:paraId="6DBEC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B2AC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42619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4DE3D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CE71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B04B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st-&gt;enableGplc )</w:t>
      </w:r>
    </w:p>
    <w:p w14:paraId="2153A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SIDE INFO. DECODING */</w:t>
      </w:r>
    </w:p>
    <w:p w14:paraId="227B9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st-&gt;enableGplc )</w:t>
      </w:r>
    </w:p>
    <w:p w14:paraId="7A737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E9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pitchDiff;</w:t>
      </w:r>
    </w:p>
    <w:p w14:paraId="5E6D9A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bits_per_subfr, search_range;</w:t>
      </w:r>
    </w:p>
    <w:p w14:paraId="2DC56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-362,7 +366,7 @@</w:t>
      </w:r>
    </w:p>
    <w:p w14:paraId="08B5E4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0BC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st-&gt;dec_glr )</w:t>
      </w:r>
    </w:p>
    <w:p w14:paraId="70D4C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CFD7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*core == ACELP_CORE )</w:t>
      </w:r>
    </w:p>
    <w:p w14:paraId="12EF2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st-&gt;core == ACELP_CORE )</w:t>
      </w:r>
    </w:p>
    <w:p w14:paraId="7C0888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E57A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get_next_indice(st, G_LPC_RECOVERY_BITS);</w:t>
      </w:r>
    </w:p>
    <w:p w14:paraId="33AC7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7D3C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-390,7 +394,7 @@</w:t>
      </w:r>
    </w:p>
    <w:p w14:paraId="0E87EC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st-&gt;use_partial_copy == 0 )</w:t>
      </w:r>
    </w:p>
    <w:p w14:paraId="0F99D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C7190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Number of sets of LPC parameters (does not include mid-lpc) */</w:t>
      </w:r>
    </w:p>
    <w:p w14:paraId="4BC9A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*core &lt; TCX_10_CORE )</w:t>
      </w:r>
    </w:p>
    <w:p w14:paraId="112547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st-&gt;tcxonly==0 || st-&gt;core &lt; TCX_10_CORE )</w:t>
      </w:r>
    </w:p>
    <w:p w14:paraId="5E393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4677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51571E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3C68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-400,7 +404,7 @@</w:t>
      </w:r>
    </w:p>
    <w:p w14:paraId="266EE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500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3D5E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2A4FA4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st-&gt;enableTcxLpc &amp;&amp; *core != ACELP_CORE )</w:t>
      </w:r>
    </w:p>
    <w:p w14:paraId="4C5F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st-&gt;enableTcxLpc &amp;&amp; st-&gt;core != ACELP_CORE )</w:t>
      </w:r>
    </w:p>
    <w:p w14:paraId="10D4E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24E5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int tcx_lpc_cdk;</w:t>
      </w:r>
    </w:p>
    <w:p w14:paraId="22EC8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 *coder_type );</w:t>
      </w:r>
    </w:p>
    <w:p w14:paraId="671D1F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-414,13 +418,13 @@</w:t>
      </w:r>
    </w:p>
    <w:p w14:paraId="635CF1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FA99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 st-&gt;lpcQuantization == 1 )</w:t>
      </w:r>
    </w:p>
    <w:p w14:paraId="27406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C1DF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if(st-&gt;sr_core == 16000 &amp;&amp; *coder_type == VOICED &amp;&amp; *core == ACELP_CORE)</w:t>
      </w:r>
    </w:p>
    <w:p w14:paraId="53AD03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if(st-&gt;sr_core == 16000 &amp;&amp; *coder_type == VOICED &amp;&amp; st-&gt;core == ACELP_CORE)</w:t>
      </w:r>
    </w:p>
    <w:p w14:paraId="2F78B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61BD6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34F7B1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D4EB6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FC6BF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A75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 st-&gt;narrowBand, st-&gt;sr_core );</w:t>
      </w:r>
    </w:p>
    <w:p w14:paraId="4DE6C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st-&gt;core, *coder_type, st-&gt;acelp_cfg.midLpc, st-&gt;narrowBand, st-&gt;sr_core );</w:t>
      </w:r>
    </w:p>
    <w:p w14:paraId="2A1860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0446B1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7050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07B7F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-454,7 +458,7 @@</w:t>
      </w:r>
    </w:p>
    <w:p w14:paraId="389A81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ACELP</w:t>
      </w:r>
    </w:p>
    <w:p w14:paraId="1A56D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FA5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123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ACELP_CORE &amp;&amp; st-&gt;use_partial_copy == 0 )</w:t>
      </w:r>
    </w:p>
    <w:p w14:paraId="1E4E4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ACELP_CORE &amp;&amp; st-&gt;use_partial_copy == 0 )</w:t>
      </w:r>
    </w:p>
    <w:p w14:paraId="3CB46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52FC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5D9F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E9F8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-612,7 +616,7 @@</w:t>
      </w:r>
    </w:p>
    <w:p w14:paraId="2FFCE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1413D5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57FFC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DBCA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TCX_20_CORE &amp;&amp; st-&gt;use_partial_copy == 0 )</w:t>
      </w:r>
    </w:p>
    <w:p w14:paraId="2CF36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TCX_20_CORE &amp;&amp; st-&gt;use_partial_copy == 0 )</w:t>
      </w:r>
    </w:p>
    <w:p w14:paraId="1022C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0CA8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14526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595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-653,7 +657,7 @@</w:t>
      </w:r>
    </w:p>
    <w:p w14:paraId="32F71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 = L_frame;</w:t>
      </w:r>
    </w:p>
    <w:p w14:paraId="4D37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5AF314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790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*last_core == ACELP_CORE )</w:t>
      </w:r>
    </w:p>
    <w:p w14:paraId="4FEEC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st-&gt;last_core_bs == ACELP_CORE )</w:t>
      </w:r>
    </w:p>
    <w:p w14:paraId="160DB2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695C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5C103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+= st-&gt;tcx_cfg.tcx_offset;</w:t>
      </w:r>
    </w:p>
    <w:p w14:paraId="7535A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-671,7 +675,7 @@</w:t>
      </w:r>
    </w:p>
    <w:p w14:paraId="25FD06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F8E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st-&gt;tcx_cfg.fIsTNSAllowed )</w:t>
      </w:r>
    </w:p>
    <w:p w14:paraId="44D3C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C095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5D722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 == ACELP_CORE);</w:t>
      </w:r>
    </w:p>
    <w:p w14:paraId="7FF01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2AB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369EA2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C41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-680,7 +684,7 @@</w:t>
      </w:r>
    </w:p>
    <w:p w14:paraId="4389C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53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(int)(2.0f*st-&gt;TcxBandwidth*(float)lg);</w:t>
      </w:r>
    </w:p>
    <w:p w14:paraId="3A939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66A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st-&gt;tcx_lpc_shaped_ari &amp;&amp; *last_core != ACELP_CORE)</w:t>
      </w:r>
    </w:p>
    <w:p w14:paraId="18912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st-&gt;tcx_lpc_shaped_ari &amp;&amp; st-&gt;last_core_bs != ACELP_CORE)</w:t>
      </w:r>
    </w:p>
    <w:p w14:paraId="13E7C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DC93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 );</w:t>
      </w:r>
    </w:p>
    <w:p w14:paraId="6B9E14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A8F7E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-688,7 +692,7 @@</w:t>
      </w:r>
    </w:p>
    <w:p w14:paraId="5DFEF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nbits_tcx = ( st-&gt;bits_frame_core -  (st-&gt;next_bit_pos - start_bit_pos) );</w:t>
      </w:r>
    </w:p>
    <w:p w14:paraId="1A5D1C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244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8B4C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(*last_core != ACELP_CORE) )</w:t>
      </w:r>
    </w:p>
    <w:p w14:paraId="7AF27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(st-&gt;last_core_bs != ACELP_CORE) )</w:t>
      </w:r>
    </w:p>
    <w:p w14:paraId="43D0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15A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get_next_indice(st, 1);</w:t>
      </w:r>
    </w:p>
    <w:p w14:paraId="402CD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nbits_tcx--;</w:t>
      </w:r>
    </w:p>
    <w:p w14:paraId="13816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-714,9 +718,10 @@</w:t>
      </w:r>
    </w:p>
    <w:p w14:paraId="6778A5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(st-&gt;igf)</w:t>
      </w:r>
    </w:p>
    <w:p w14:paraId="1A629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ECD6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st-&gt;next_bit_pos;</w:t>
      </w:r>
    </w:p>
    <w:p w14:paraId="3FEA0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IGFDecReadLevel( &amp;st-&gt;hIGFDec, st, (st-&gt;last_core == ACELP_CORE)?IGF_GRID_LB_TRAN:IGF_GRID_LB_NORM, 1 );</w:t>
      </w:r>
    </w:p>
    <w:p w14:paraId="1086FC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8809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IGFDecReadData( &amp;st-&gt;hIGFDec, st, (st-&gt;last_core == ACELP_CORE)?IGF_GRID_LB_TRAN:IGF_GRID_LB_NORM, 1 );</w:t>
      </w:r>
    </w:p>
    <w:p w14:paraId="6EF39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IGFDecReadLevel( &amp;st-&gt;hIGFDec, st, (st-&gt;last_core_bs == ACELP_CORE)?IGF_GRID_LB_TRAN:IGF_GRID_LB_NORM, 1 );</w:t>
      </w:r>
    </w:p>
    <w:p w14:paraId="11EC64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CA08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IGFDecReadData( &amp;st-&gt;hIGFDec, st, (st-&gt;last_core_bs == ACELP_CORE)?IGF_GRID_LB_TRAN:IGF_GRID_LB_NORM, 1 );</w:t>
      </w:r>
    </w:p>
    <w:p w14:paraId="45A1C2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BB8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 -= (st-&gt;next_bit_pos - n);</w:t>
      </w:r>
    </w:p>
    <w:p w14:paraId="59EDD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4DB0F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-803,7 +808,7 @@</w:t>
      </w:r>
    </w:p>
    <w:p w14:paraId="32EC00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22C9B2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2EDE68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5235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TCX_10_CORE )</w:t>
      </w:r>
    </w:p>
    <w:p w14:paraId="5DC9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TCX_10_CORE )</w:t>
      </w:r>
    </w:p>
    <w:p w14:paraId="1FD8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D3E6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tcxltp_prm_0 = 0;</w:t>
      </w:r>
    </w:p>
    <w:p w14:paraId="1DDFBD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tcxltp_prm_1 = 0;</w:t>
      </w:r>
    </w:p>
    <w:p w14:paraId="2B7796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-877,9 +882,9 @@</w:t>
      </w:r>
    </w:p>
    <w:p w14:paraId="25CFC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E7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29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TCX spectral data */</w:t>
      </w:r>
    </w:p>
    <w:p w14:paraId="0D09B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lgFB = st-&gt;tcx_cfg.tcx_coded_lines &gt;&gt; 1;;</w:t>
      </w:r>
    </w:p>
    <w:p w14:paraId="4960C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lgFB = st-&gt;tcx_cfg.tcx_coded_lines &gt;&gt; 1;</w:t>
      </w:r>
    </w:p>
    <w:p w14:paraId="2049B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CF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k==0 &amp;&amp; *last_core == ACELP_CORE )</w:t>
      </w:r>
    </w:p>
    <w:p w14:paraId="45DE2D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k==0 &amp;&amp; st-&gt;last_core_bs == ACELP_CORE )</w:t>
      </w:r>
    </w:p>
    <w:p w14:paraId="7783C5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53C2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3F6ED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lgFB += lgFB &gt;&gt; 1;</w:t>
      </w:r>
    </w:p>
    <w:p w14:paraId="1A7E34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-891,10 +896,11 @@</w:t>
      </w:r>
    </w:p>
    <w:p w14:paraId="76A8B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0F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st-&gt;tcx_cfg.fIsTNSAllowed )</w:t>
      </w:r>
    </w:p>
    <w:p w14:paraId="51B2A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DC58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if((*last_core == ACELP_CORE) &amp;&amp; (k == 0))</w:t>
      </w:r>
    </w:p>
    <w:p w14:paraId="2E0AC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if((st-&gt;last_core_bs == ACELP_CORE) &amp;&amp; (k == 0))</w:t>
      </w:r>
    </w:p>
    <w:p w14:paraId="6ECC8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836B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6AB9CF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75484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 = TCX_20_CORE;</w:t>
      </w:r>
    </w:p>
    <w:p w14:paraId="717FE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 = TCX_20_CORE;</w:t>
      </w:r>
    </w:p>
    <w:p w14:paraId="51C1B9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082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SetTnsConfig(&amp;st-&gt;tcx_cfg, 0, 0 /*(*last_core == ACELP_CORE) &amp;&amp; (k == 0)*/); /* lcm : tnsConfig[0][1] does not exist !!! */</w:t>
      </w:r>
    </w:p>
    <w:p w14:paraId="2301E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5E79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-909,7 +915,7 @@</w:t>
      </w:r>
    </w:p>
    <w:p w14:paraId="3564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= (( st-&gt;bits_frame_core - bits_common - nbits_igf + 1 - k) &gt;&gt; 1 ) - ( (st-&gt;next_bit_pos - start_bit_pos) - nbits_tcx);</w:t>
      </w:r>
    </w:p>
    <w:p w14:paraId="7C8E26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652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67ED17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st-&gt;tcx_cfg.ctx_hm &amp;&amp; !(*last_core == ACELP_CORE &amp;&amp; k == 0) )</w:t>
      </w:r>
    </w:p>
    <w:p w14:paraId="0DB33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st-&gt;tcx_cfg.ctx_hm &amp;&amp; !(st-&gt;last_core_bs == ACELP_CORE &amp;&amp; k == 0) )</w:t>
      </w:r>
    </w:p>
    <w:p w14:paraId="2EDBD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291D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get_next_indice(st, 1);</w:t>
      </w:r>
    </w:p>
    <w:p w14:paraId="70140A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nbits_tcx--;</w:t>
      </w:r>
    </w:p>
    <w:p w14:paraId="4BD6B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26443-g10/c-code/lib_dec/dec_tcx.c 26443-g20/c-code/lib_dec/dec_tcx.c</w:t>
      </w:r>
    </w:p>
    <w:p w14:paraId="07A6F2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16:37:03.000000000 +0200</w:t>
      </w:r>
    </w:p>
    <w:p w14:paraId="2AB567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16:45:24.498506000 +0200</w:t>
      </w:r>
    </w:p>
    <w:p w14:paraId="0C54E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-75,6 +75,7 @@</w:t>
      </w:r>
    </w:p>
    <w:p w14:paraId="312028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sum_word32;</w:t>
      </w:r>
    </w:p>
    <w:p w14:paraId="39B97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temp_concealment_method = 0;      /* to avoid compilation warnings */</w:t>
      </w:r>
    </w:p>
    <w:p w14:paraId="1BAF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infoIGFStartLine;</w:t>
      </w:r>
    </w:p>
    <w:p w14:paraId="47CD17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int L_spec_con;</w:t>
      </w:r>
    </w:p>
    <w:p w14:paraId="21FDC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47B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(const int *)NULL;       /* just to suppress MSVC warnigs */</w:t>
      </w:r>
    </w:p>
    <w:p w14:paraId="1D1E4A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1C5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-88,6 +89,7 @@</w:t>
      </w:r>
    </w:p>
    <w:p w14:paraId="10211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overlapFB  = tcx_cfg-&gt;tcx_mdct_window_lengthFB;</w:t>
      </w:r>
    </w:p>
    <w:p w14:paraId="61659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 = tcx_cfg-&gt;tcx_offset;</w:t>
      </w:r>
    </w:p>
    <w:p w14:paraId="11E316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4FD890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L_spec_con = L_spec;</w:t>
      </w:r>
    </w:p>
    <w:p w14:paraId="4239D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gamma1     = st-&gt;gamma;</w:t>
      </w:r>
    </w:p>
    <w:p w14:paraId="3FEAE9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25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(st-&gt;enableTcxLpc)</w:t>
      </w:r>
    </w:p>
    <w:p w14:paraId="176B0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-111,6 +113,7 @@</w:t>
      </w:r>
    </w:p>
    <w:p w14:paraId="7F138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 = tcx_cfg-&gt;lfacNext;</w:t>
      </w:r>
    </w:p>
    <w:p w14:paraId="2ADA47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12F0E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+= st-&gt;tcx_cfg.tcx_coded_lines &gt;&gt; 2;</w:t>
      </w:r>
    </w:p>
    <w:p w14:paraId="3F387D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752F9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E4FC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5C25B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C2AE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-125,8 +128,7 @@</w:t>
      </w:r>
    </w:p>
    <w:p w14:paraId="74F53A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7EDA63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L_frame_glob + tcx_offset;</w:t>
      </w:r>
    </w:p>
    <w:p w14:paraId="1B276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L_frameTCX_glob + tcx_offsetFB;</w:t>
      </w:r>
    </w:p>
    <w:p w14:paraId="50A211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L_spec += st-&gt;tcx_cfg.tcx_coded_lines &gt;&gt; 2;</w:t>
      </w:r>
    </w:p>
    <w:p w14:paraId="747493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7432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26E932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5B39D6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 -= tcx_cfg-&gt;lfacNext;</w:t>
      </w:r>
    </w:p>
    <w:p w14:paraId="54E70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 -= tcx_cfg-&gt;lfacNextFB;</w:t>
      </w:r>
    </w:p>
    <w:p w14:paraId="3ED65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-144,6 +146,11 @@</w:t>
      </w:r>
    </w:p>
    <w:p w14:paraId="3ED0A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st-&gt;prev_widow_left_rect = 0;</w:t>
      </w:r>
    </w:p>
    <w:p w14:paraId="665D5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FC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B01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(st-&gt;last_core_bs == ACELP_CORE) )</w:t>
      </w:r>
    </w:p>
    <w:p w14:paraId="5A94A7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3E38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1B6E1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317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F4A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15C1D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47EA9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D0E3B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-223,7 +230,7 @@</w:t>
      </w:r>
    </w:p>
    <w:p w14:paraId="76164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Context HM                                                *</w:t>
      </w:r>
    </w:p>
    <w:p w14:paraId="4ED92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7C44F3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49B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&amp;&amp; ( (st-&gt;last_core != ACELP_CORE) || (frame_cnt &gt; 0) ) )</w:t>
      </w:r>
    </w:p>
    <w:p w14:paraId="32268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&amp;&amp; ( (st-&gt;last_core_bs != ACELP_CORE) || (frame_cnt &gt; 0) ) )</w:t>
      </w:r>
    </w:p>
    <w:p w14:paraId="0B5B84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101B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90C8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15595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-241,7 +248,7 @@</w:t>
      </w:r>
    </w:p>
    <w:p w14:paraId="4B638B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prm_target = prm_sqQ;</w:t>
      </w:r>
    </w:p>
    <w:p w14:paraId="44FB6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prm_sqQ = prm_target + 1;</w:t>
      </w:r>
    </w:p>
    <w:p w14:paraId="7C71A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857C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tcx_arith_decode_envelope( x, L_frame, L_spec, st, coder_type, Aind, st-&gt;tcxltp_gain, *prm_target, prm_sqQ, st-&gt;last_core != ACELP_CORE,</w:t>
      </w:r>
    </w:p>
    <w:p w14:paraId="51F5D4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tcx_arith_decode_envelope( x, L_frame, L_spec, st, coder_type, Aind, st-&gt;tcxltp_gain, *prm_target, prm_sqQ, st-&gt;last_core_bs != ACELP_CORE,</w:t>
      </w:r>
    </w:p>
    <w:p w14:paraId="5EE4EB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prm_hm, /* HM parameter area */ st-&gt;tcx_hm_LtpPitchLag, &amp;arith_bits, &amp;signaling_bits ,(st-&gt;bwidth &gt; WB)?1:0 );</w:t>
      </w:r>
    </w:p>
    <w:p w14:paraId="0F1F8A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0B4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*prm_target - arith_bits;</w:t>
      </w:r>
    </w:p>
    <w:p w14:paraId="72A77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-267,6 +274,11 @@</w:t>
      </w:r>
    </w:p>
    <w:p w14:paraId="1CECD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04B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DB758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D25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i=L_spec ; i &lt; L_spec_con; i++ )</w:t>
      </w:r>
    </w:p>
    <w:p w14:paraId="4A04E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977B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x[i] = 0.0f;</w:t>
      </w:r>
    </w:p>
    <w:p w14:paraId="4056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7681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10F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i=L_spec ; i &lt; max(L_frame, L_frameTCX); i++ )</w:t>
      </w:r>
    </w:p>
    <w:p w14:paraId="49166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BF6E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x[i] = 0.0f;</w:t>
      </w:r>
    </w:p>
    <w:p w14:paraId="497726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26443-g10/c-code/lib_dec/er_dec_tcx.c 26443-g20/c-code/lib_dec/er_dec_tcx.c</w:t>
      </w:r>
    </w:p>
    <w:p w14:paraId="7B0AB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16:37:16.000000000 +0200</w:t>
      </w:r>
    </w:p>
    <w:p w14:paraId="64B24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16:45:24.517518000 +0200</w:t>
      </w:r>
    </w:p>
    <w:p w14:paraId="26797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-414,7 +414,7 @@</w:t>
      </w:r>
    </w:p>
    <w:p w14:paraId="1E10DD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05D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 if (!((st-&gt;last_good == UNVOICED_CLAS) || (st-&gt;last_good == UNVOICED_TRANSITION)))</w:t>
      </w:r>
    </w:p>
    <w:p w14:paraId="63202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3F0EF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gain_inov *= (1.1f- 0.75*st-&gt;lp_gainp);</w:t>
      </w:r>
    </w:p>
    <w:p w14:paraId="2D2C3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gain_inov *= (1.1f - 0.75f * st-&gt;lp_gainp);</w:t>
      </w:r>
    </w:p>
    <w:p w14:paraId="14B16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5DD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st-&gt;lp_gainp = alpha;</w:t>
      </w:r>
    </w:p>
    <w:p w14:paraId="2BEFB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pt_exc = noise;            /* non-causal ringing of the FIR filter   */</w:t>
      </w:r>
    </w:p>
    <w:p w14:paraId="254D6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26443-g10/c-code/lib_dec/evs_dec.c 26443-g20/c-code/lib_dec/evs_dec.c</w:t>
      </w:r>
    </w:p>
    <w:p w14:paraId="262987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22383D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16:45:24.367559000 +0200</w:t>
      </w:r>
    </w:p>
    <w:p w14:paraId="6291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-90,7 +90,7 @@</w:t>
      </w:r>
    </w:p>
    <w:p w14:paraId="710D4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F27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0F8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voice_factors, 0.f, NB_SUBFR16k );</w:t>
      </w:r>
    </w:p>
    <w:p w14:paraId="65F007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set_f( hb_synth, 0.0f, output_frame );</w:t>
      </w:r>
    </w:p>
    <w:p w14:paraId="4452C8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set_f( hb_synth, 0.0f, L_FRAME48k );</w:t>
      </w:r>
    </w:p>
    <w:p w14:paraId="36D2E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5F65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st-&gt;rate_switching_reset = 0;</w:t>
      </w:r>
    </w:p>
    <w:p w14:paraId="6AD1B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98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-570,7 +570,10 @@</w:t>
      </w:r>
    </w:p>
    <w:p w14:paraId="78B8D9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(( st-&gt;last_extl == SWB_TBE || st-&gt;last_extl == FB_TBE) &amp;&amp; st-&gt;last_codec_mode == MODE2 ) )</w:t>
      </w:r>
    </w:p>
    <w:p w14:paraId="66754B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CD195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GenTransition( st-&gt;syn_overlap, st-&gt;old_tbe_synth, 2*NS2SA(st-&gt;output_Fs, DELAY_BWE_TOTAL_NS), hb_synth,</w:t>
      </w:r>
    </w:p>
    <w:p w14:paraId="4F630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      st-&gt;genSHBsynth_Hilbert_Mem, st-&gt;genSHBsynth_state_lsyn_filt_shb_local, &amp;(st-&gt;syn_dm_phase),</w:t>
      </w:r>
    </w:p>
    <w:p w14:paraId="26529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st-&gt;genSHBsynth_Hilbert_Mem, st-&gt;genSHBsynth_state_lsyn_filt_shb_local,</w:t>
      </w:r>
    </w:p>
    <w:p w14:paraId="49D17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st-&gt;mem_resamp_HB_32k,</w:t>
      </w:r>
    </w:p>
    <w:p w14:paraId="04D85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</w:t>
      </w:r>
    </w:p>
    <w:p w14:paraId="7A5A7A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&amp;(st-&gt;syn_dm_phase),</w:t>
      </w:r>
    </w:p>
    <w:p w14:paraId="7C168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st-&gt;output_Fs, st-&gt;int_3_over_2_tbemem_dec, st-&gt;rf_flag, st-&gt;total_brate );</w:t>
      </w:r>
    </w:p>
    <w:p w14:paraId="06EAEB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7D642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 if ( st-&gt;bwidth == WB &amp;&amp; st-&gt;last_extl == WB_TBE )</w:t>
      </w:r>
    </w:p>
    <w:p w14:paraId="059280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26443-g10/c-code/lib_dec/evs_rtp_payload.c 26443-g20/c-code/lib_dec/evs_rtp_payload.c</w:t>
      </w:r>
    </w:p>
    <w:p w14:paraId="60554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27462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16:45:24.372621000 +0200</w:t>
      </w:r>
    </w:p>
    <w:p w14:paraId="06043D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6BB14C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BC16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CEAF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2213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692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43B49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31AE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3A99A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B745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75E88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74187A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6A3099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657C02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6181A8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463C98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1DAD6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18D8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4D4C4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02EFC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BE4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6740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5BCBD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6739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0B7DBF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722C3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249AB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5E1C4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7D6A05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675C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528B6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8BC8C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456D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3CF55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13FD9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03EE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BB9E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DF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3C81FF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623DC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776F2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7DAC19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E535E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4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79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3FC7F9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75BC3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4FB42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4E5680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679E1C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37BC4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4DB62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1417F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8CB0B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10973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13E40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B744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6ABA8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11613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932D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0D97E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17E118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6F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D166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00DF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34228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2AE5D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E5801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2138BF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923C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0D387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4B5A26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5C84F9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7453A3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47B3F9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5E88F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47565C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571FB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7D94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69B50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F6E1B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6E295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365E0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365580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1C6A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306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352A0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2999D2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0D1AC3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56CB4D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505CE0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162486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1257D9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4F41F8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0ED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C20E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05C49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4D9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576FB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08C2D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BB4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283AA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6CD556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4F5742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61A7BF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7B71F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5F67C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0C25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0C19D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7856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351D4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3F3AE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524DAB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AE0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053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3F21FA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58E57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10AEF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22656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26A89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D7CF5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EA64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14276D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7A24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6A04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3E6B7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3C52D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523BCC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5B14A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43575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07FF7A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6EFAFE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2E118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1B9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6C225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BEA01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5B3C3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1240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E196D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407D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7EBD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1D741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0904D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191E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3F18A8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2FF2D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492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DB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1613A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A8892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4582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55FB3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336D2F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7EC77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466BD0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11DCC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F45A8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E6C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030B4D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639C0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75138F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0A784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448EAB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305465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30CE2E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70D57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4768E7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1E85E0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00C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5409A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7A7D0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28A3F8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358A4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1467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565D2D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4FB351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425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66125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6828B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7D2C9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D841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5E9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20945F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145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791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387FC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191099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2CE24A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004712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419ABA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67F6CD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022E8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4F45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751EA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3884E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2A2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5EFBC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CE8F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10426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FC3A6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FE4D2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87DF2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52BC7A2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A5F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3052CA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7331F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FDC0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17ABD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36DECF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CC40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269D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79E78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1539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3DE834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102EA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EBA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573B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B52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67097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708A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19FF3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E54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459E36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A8C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2347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A70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512BD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19E2B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28C9D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62F3E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42B711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4261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3DE8F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330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5CA8E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57FD7F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30D6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44F99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1CC20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B3ACC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26443-g10/c-code/lib_dec/evs_rtp_payload.h 26443-g20/c-code/lib_dec/evs_rtp_payload.h</w:t>
      </w:r>
    </w:p>
    <w:p w14:paraId="79C4E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12C7B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16:45:24.376518000 +0200</w:t>
      </w:r>
    </w:p>
    <w:p w14:paraId="12707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7EB91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1DE932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35F8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2F7ED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754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1ED7E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5B4E0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5C58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55B5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5D45D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AF55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137644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3B2B2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1A91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94E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13051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75B233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5069A7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005E85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452426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16F4850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3DA0D0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D5E94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1076C9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382BA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EBD55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407618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0DA88B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1609248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77CB00B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41E77D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68B6CB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47996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3AD8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8F50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1F1B0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A32B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378887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0BB8B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482D0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0245B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47D39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1B805A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26120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1DEC76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138D2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28CFE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B3CCD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6AB5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61B2D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7BAF6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135D97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08812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5EF3D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C2C2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09BA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4C83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5C34A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6B90FA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33DAD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6EBB1A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AFCB3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6B7D1C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39A8A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16DF5B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11D77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124256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15FE0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4CFCE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1C576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600F6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49BE13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1C0D05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3A8CDE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49447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638DB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4FC7B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3BCEC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72C2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F47F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38DE1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B6C0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3A9AC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E0D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4E9E1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1F66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414E8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12A2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87926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AD01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BE8C2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B828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9D81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27E1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979A8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B306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A127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0847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4AE7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3B63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FCD5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4D89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7571E9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E1D0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3611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5453F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4C45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6C7D0D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146FDF4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22D47A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4C7EDC2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39CFBBE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71674AB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22A9BC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64AE5D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104FFC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67995B1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0149147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6BA3FF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0D7AFCB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423EE48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1D30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18852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46530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7B3333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763EE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6675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408D0C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E342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D909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4B3E7E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7751D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230A93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7BAE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093C9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A230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0D21A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03398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6655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00D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0C29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50CE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7BBC0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87D3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76BE65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013B52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5BCE3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1071FB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D602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502D9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00A3A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21F84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4C217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3BD0AB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4F47C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1362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5AA53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649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075FF1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06B9E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241A6D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24DBDA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21584B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536702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31DA6B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5E3D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716824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433D72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276BEF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72D4FC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FF72F1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8D570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2F48A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126C3D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26443-g10/c-code/lib_dec/fd_cng_dec.c 26443-g20/c-code/lib_dec/fd_cng_dec.c</w:t>
      </w:r>
    </w:p>
    <w:p w14:paraId="5D7D4B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16:37:07.000000000 +0200</w:t>
      </w:r>
    </w:p>
    <w:p w14:paraId="2ABF88F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16:45:24.379525000 +0200</w:t>
      </w:r>
    </w:p>
    <w:p w14:paraId="10F749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+76,8 @@</w:t>
      </w:r>
    </w:p>
    <w:p w14:paraId="79DCA24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hs-&gt;msPeriodogBuf, 0.0f, MSBUFLEN*NPART_SHAPING );</w:t>
      </w:r>
    </w:p>
    <w:p w14:paraId="204B5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hs-&gt;msLogPeriodog, 0.0f, NPART_SHAPING );</w:t>
      </w:r>
    </w:p>
    <w:p w14:paraId="059158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hs-&gt;msLogNoiseEst, 0.0f, NPART_SHAPING );</w:t>
      </w:r>
    </w:p>
    <w:p w14:paraId="33EC50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 (  hs-&gt;psize_shaping, 0.0f, NPART_SHAPING );</w:t>
      </w:r>
    </w:p>
    <w:p w14:paraId="0BCBC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3ECC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643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66508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D0B9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26443-g10/c-code/lib_dec/init_dec.c 26443-g20/c-code/lib_dec/init_dec.c</w:t>
      </w:r>
    </w:p>
    <w:p w14:paraId="60609A2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16:37:08.000000000 +0200</w:t>
      </w:r>
    </w:p>
    <w:p w14:paraId="750608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16:45:24.538514000 +0200</w:t>
      </w:r>
    </w:p>
    <w:p w14:paraId="038D9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-145,7 +145,7 @@</w:t>
      </w:r>
    </w:p>
    <w:p w14:paraId="6AFC28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BC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st-&gt;seed_acelp = RANDOM_INITSEED;</w:t>
      </w:r>
    </w:p>
    <w:p w14:paraId="57151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 = RANDOM_INITSEED;</w:t>
      </w:r>
    </w:p>
    <w:p w14:paraId="605A0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1;</w:t>
      </w:r>
    </w:p>
    <w:p w14:paraId="7A13D7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st-&gt;nbLostCmpt = 0;</w:t>
      </w:r>
    </w:p>
    <w:p w14:paraId="664737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st-&gt;decision_hyst = 0;</w:t>
      </w:r>
    </w:p>
    <w:p w14:paraId="551B01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80C9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fast recovery */</w:t>
      </w:r>
    </w:p>
    <w:p w14:paraId="675BD0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26443-g10/c-code/lib_dec/io_dec.c 26443-g20/c-code/lib_dec/io_dec.c</w:t>
      </w:r>
    </w:p>
    <w:p w14:paraId="48491B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--- 26443-g10/c-code/lib_dec/io_dec.c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16:36:54.000000000 +0200</w:t>
      </w:r>
    </w:p>
    <w:p w14:paraId="37C021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+++ 26443-g20/c-code/lib_dec/io_dec.c</w:t>
      </w: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16:45:24.542517000 +0200</w:t>
      </w:r>
    </w:p>
    <w:p w14:paraId="60D59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-81,6 +81,21 @@</w:t>
      </w:r>
    </w:p>
    <w:p w14:paraId="7C5A2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 strcmp( to_upper(argv[i]), "-VOIP") == 0)</w:t>
      </w:r>
    </w:p>
    <w:p w14:paraId="2A40C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264DA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st-&gt;Opt_VOIP = 1;</w:t>
      </w:r>
    </w:p>
    <w:p w14:paraId="420E4D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VOIP_G192_RTP;</w:t>
      </w:r>
    </w:p>
    <w:p w14:paraId="39AD44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472CC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D1FB8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4FD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B5E03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60B3C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6BC0B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0;</w:t>
      </w:r>
    </w:p>
    <w:p w14:paraId="5BA13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523A6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58A29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405675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D821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3187DD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444B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1;</w:t>
      </w:r>
    </w:p>
    <w:p w14:paraId="2E8EF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 += 1;</w:t>
      </w:r>
    </w:p>
    <w:p w14:paraId="3D8D39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D57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942F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-385,31 +400,35 @@</w:t>
      </w:r>
    </w:p>
    <w:p w14:paraId="3FEFC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fprintf(stdout,"Mandatory parameters:\n");</w:t>
      </w:r>
    </w:p>
    <w:p w14:paraId="6D83F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7AE31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  : Output sampling rate in kHz (8, 16, 32 or 48)\n");</w:t>
      </w:r>
    </w:p>
    <w:p w14:paraId="749E5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  : Input bitstream filename or RTP packet filename (in VOIP mode)\n");</w:t>
      </w:r>
    </w:p>
    <w:p w14:paraId="7A314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  : Output speech filename \n\n");</w:t>
      </w:r>
    </w:p>
    <w:p w14:paraId="508949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3DCA6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19748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72F3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5A33B4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0CA68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CB4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  : VOIP mode\n");</w:t>
      </w:r>
    </w:p>
    <w:p w14:paraId="712511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362BF9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01F9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6826E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38461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751F0D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367E9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046DA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  : Generate trace file named TF\n");</w:t>
      </w:r>
    </w:p>
    <w:p w14:paraId="7CED1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2E8B8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39A8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  : Turn off delay compensation\n");</w:t>
      </w:r>
    </w:p>
    <w:p w14:paraId="7FB5D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  : Optimal channel aware configuration computed by the JBM   \n");</w:t>
      </w:r>
    </w:p>
    <w:p w14:paraId="7D4AB3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35E16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as described in Section 6.3.1 of TS26.448. The output is \n");</w:t>
      </w:r>
    </w:p>
    <w:p w14:paraId="22500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written into a .txt file. Each line contains the FER indicator \n");</w:t>
      </w:r>
    </w:p>
    <w:p w14:paraId="73CDC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38AFC0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(HI|LO) and optimal FEC offset. \n");</w:t>
      </w:r>
    </w:p>
    <w:p w14:paraId="496E2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20C9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587F4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  : Mime bitstream file format\n");</w:t>
      </w:r>
    </w:p>
    <w:p w14:paraId="262CF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The decoder may read both TS26.445 Annex A.2.6 and RFC4867 Mime Storage\n");</w:t>
      </w:r>
    </w:p>
    <w:p w14:paraId="26DE8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Format files, the magic word in the mime file is used to determine\n");</w:t>
      </w:r>
    </w:p>
    <w:p w14:paraId="424BA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which of the two supported formats is in use.\n");</w:t>
      </w:r>
    </w:p>
    <w:p w14:paraId="6C0FE1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default bitstream file format is G.192\n");</w:t>
      </w:r>
    </w:p>
    <w:p w14:paraId="38502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  : Quiet mode, no frame counter\n");</w:t>
      </w:r>
    </w:p>
    <w:p w14:paraId="75F6C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default is OFF\n");</w:t>
      </w:r>
    </w:p>
    <w:p w14:paraId="1690FC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53356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42108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488D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10747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FC476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0A34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26443-g10/c-code/lib_dec/jbm_jb4sb.h 26443-g20/c-code/lib_dec/jbm_jb4sb.h</w:t>
      </w:r>
    </w:p>
    <w:p w14:paraId="158BE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34208F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16:45:24.643522000 +0200</w:t>
      </w:r>
    </w:p>
    <w:p w14:paraId="60242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-27,6 +27,11 @@</w:t>
      </w:r>
    </w:p>
    <w:p w14:paraId="6624F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uint32_t rcvTime;</w:t>
      </w:r>
    </w:p>
    <w:p w14:paraId="346A35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698F8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bool_t   silenceIndicator;</w:t>
      </w:r>
    </w:p>
    <w:p w14:paraId="420E3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9E6D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53CE0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frameTypeIndex;</w:t>
      </w:r>
    </w:p>
    <w:p w14:paraId="21531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C120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qBit;</w:t>
      </w:r>
    </w:p>
    <w:p w14:paraId="29AED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C40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5F817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uint8_t *data;</w:t>
      </w:r>
    </w:p>
    <w:p w14:paraId="03F9E6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26443-g10/c-code/lib_dec/lead_deindexing.c 26443-g20/c-code/lib_dec/lead_deindexing.c</w:t>
      </w:r>
    </w:p>
    <w:p w14:paraId="251A22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16:37:21.000000000 +0200</w:t>
      </w:r>
    </w:p>
    <w:p w14:paraId="76AC1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16:45:24.667512000 +0200</w:t>
      </w:r>
    </w:p>
    <w:p w14:paraId="4301C3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-150,8 +150,12 @@</w:t>
      </w:r>
    </w:p>
    <w:p w14:paraId="35AE7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elemnt ( except the last one in some case )</w:t>
      </w:r>
    </w:p>
    <w:p w14:paraId="01F49D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20484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k1-1;</w:t>
      </w:r>
    </w:p>
    <w:p w14:paraId="104A9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206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F319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1D754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(k1 == 7)</w:t>
      </w:r>
    </w:p>
    <w:p w14:paraId="37C7CB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6C57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603DA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8D13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(i = 0; i &lt; m2; i++)</w:t>
      </w:r>
    </w:p>
    <w:p w14:paraId="4E69AA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ABB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 x[i] != 0)</w:t>
      </w:r>
    </w:p>
    <w:p w14:paraId="439155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992BC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26443-g10/c-code/lib_dec/rtpdump.c 26443-g20/c-code/lib_dec/rtpdump.c</w:t>
      </w:r>
    </w:p>
    <w:p w14:paraId="4D4525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0C6073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16:45:24.448540000 +0200</w:t>
      </w:r>
    </w:p>
    <w:p w14:paraId="780FF2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16DE5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B363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AD4B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E2E4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E3A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5C2DCD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643E2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3FCC5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E8095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E1B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7FC570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7C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492D71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6F5DE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7F8C3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417C23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52629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A599D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FA3F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7D662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53B9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45F1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500DE9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40D3BE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62CF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56797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0E2C8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5E9349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6A7B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07C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3FE709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1D7147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DCB6E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205A71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48C5D4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6868A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1288C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5670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C547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5055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0B65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9A238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6F6592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26A790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05536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BDB6D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0C6F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4199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46125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86603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0C940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26D94D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96E53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8826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CFCF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0AA87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90E8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C6AA9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42F4EE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497F2E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25D3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34D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2554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651D2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2B162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B037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EB69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5E6CEA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5F2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5A107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B0F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19CBD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C2F7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0445B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0C06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0C5E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6B22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4D094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790D41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A701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DE430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361CD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0B967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661F0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1650B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31D3FC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31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1437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41BF3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4ED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E64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1A6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675BB7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449165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8FBE7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2F7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423C6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21EFB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04A21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897B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E892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FBA1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031E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CFEA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160BE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57874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7CA59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837A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AEB68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4023D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65057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1DB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74E60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FCC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BA4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54C9A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57273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6756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2FFD36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02F3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4D6C3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A8D60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CB97C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2EB5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78919C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5323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168E2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5FC20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31A56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320F41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0E4BC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0C28F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FDD7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3A3F6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2CAAB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49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5C4255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7C857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5BCB46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052CE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23BBA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709935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0ABC1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18209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44A1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185BB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10D68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1A24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A09E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09E08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69566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C964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D3543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076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2AD7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6318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49216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21FB15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387F6D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0BA70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4AF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1373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E1A9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D878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640334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9F12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64953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4C3D3A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63E82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5BA56E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49CC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3CEFC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562941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07D406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C15E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201F8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DBA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4CA954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726DB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8CDB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16237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6ACAC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2782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63BA8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51E9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8B4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43B3E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FE6D7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5E879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295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1F603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E72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3EE8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F9F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9D3D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3F48FD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6E2CE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C02B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F3D4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0D659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E3DE7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F82F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07540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CE33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4D9E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6D783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CEC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C75F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52F67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B46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C04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2888B4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F7A76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8229A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29398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43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154F0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C02A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26F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7E61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C63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36309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825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28AA4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885D9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1F8F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38024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763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57B9B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B0AD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13E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796C5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E233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E37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D00EF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67FDB6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0B3D7A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50930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3D9A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3FAAF1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F70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E9F23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15C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60DC0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788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C516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0DEB08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0CA65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478CF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09BA6C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DAA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11B720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620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0008C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6C0DD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9E4B9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B008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A35B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690E0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A0D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AB3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FC0F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8107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2ABC24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0EE2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1B0DD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13E7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7F960C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3A70BA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1AB3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1B7D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3DE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5FAF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2BCA3B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8564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70113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FA78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911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0DB857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73FC09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6FFFD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45A5DF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7829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89E2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62049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FA09F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1D1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4FB7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B379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1F5EF6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1935DA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41FD90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78C5D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1EDE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5475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47E05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04CAC0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41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665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C0739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7C22E0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61119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7A301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2332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6F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3235D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5746D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53A2C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6473F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637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03A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63675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E213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C198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BA3E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0B376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70A3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717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312A4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E623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58FAEA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07EF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76A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777A1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3209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42D90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0DE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837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6A2A40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7204E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04F7E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4AF1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D59804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3D9AA51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70BB5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5E876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0A86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628A0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64553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34B08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732C65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5035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1503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72268F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C632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12C26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4795E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5DC10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51F3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1496E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CB4CD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34E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26443-g10/c-code/lib_dec/rtpdump.h 26443-g20/c-code/lib_dec/rtpdump.h</w:t>
      </w:r>
    </w:p>
    <w:p w14:paraId="6C3B4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3A776E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16:45:24.451541000 +0200</w:t>
      </w:r>
    </w:p>
    <w:p w14:paraId="12DBDD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17CB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A4E0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4E57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1C1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FE54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59C899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FB69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AE59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7345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054FD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63A8E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6215C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968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647699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4FC99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599C93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66C96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57AD3D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2C133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78895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48C61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72C170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01F84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2D793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1F754D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721D2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62620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A500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630AD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2688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123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06F8D4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2F51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5EA17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461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59E898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4B263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463B0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4F7F79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68520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2DCADF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5AFE2F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776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461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21FFF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60A21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5A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A7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5F93D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CFD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18DD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4A781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05C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E52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2EE342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5F6E9A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312A1E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AA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1325D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44285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5B0B8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6555A0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EAF5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70E4D8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1645DE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8468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FA16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0DE15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ED95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08510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5BD1F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789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ABC7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B6A1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F1E84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26443-g10/c-code/lib_dec/stat_dec.h 26443-g20/c-code/lib_dec/stat_dec.h</w:t>
      </w:r>
    </w:p>
    <w:p w14:paraId="60DF908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16:37:19.000000000 +0200</w:t>
      </w:r>
    </w:p>
    <w:p w14:paraId="7BB88FF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16:45:24.454540000 +0200</w:t>
      </w:r>
    </w:p>
    <w:p w14:paraId="7277D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-263,7 +263,8 @@</w:t>
      </w:r>
    </w:p>
    <w:p w14:paraId="7ADC7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48C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bit_stream[MAX_BITS_PER_FRAME+16];</w:t>
      </w:r>
    </w:p>
    <w:p w14:paraId="6142A0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next_bit_pos;                                 /* position of the next bit to be read from the bitstream */</w:t>
      </w:r>
    </w:p>
    <w:p w14:paraId="54093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bitstreamformat;                              /* Bitstream format flag (G.192/MIME) */</w:t>
      </w:r>
    </w:p>
    <w:p w14:paraId="00088C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bitstreamformat;                              /* Bitstream format flag (G.192/MIME/VOIP_G192_RTP/VOIP_RTPDUMP) */</w:t>
      </w:r>
    </w:p>
    <w:p w14:paraId="63016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sdp_hf_only;                                  /* RTP payload format parameter: only Header-Full format without zero padding for size collision avoidance */</w:t>
      </w:r>
    </w:p>
    <w:p w14:paraId="48C33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amrwb_rfc4867_flag;                           /* MIME from rfc4867 is used */</w:t>
      </w:r>
    </w:p>
    <w:p w14:paraId="041FA1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BER_detect;                                   /* flag to signal detected bit error in the bitstream */</w:t>
      </w:r>
    </w:p>
    <w:p w14:paraId="4C7ED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output_Fs;                                    /* output sampling rate */</w:t>
      </w:r>
    </w:p>
    <w:p w14:paraId="3989D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-562,6 +563,7 @@</w:t>
      </w:r>
    </w:p>
    <w:p w14:paraId="789F66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energy_MA_Curr[2];</w:t>
      </w:r>
    </w:p>
    <w:p w14:paraId="163F1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3083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last_core;</w:t>
      </w:r>
    </w:p>
    <w:p w14:paraId="7638D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last_core_bs;</w:t>
      </w:r>
    </w:p>
    <w:p w14:paraId="7DB3C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prev_last_core;</w:t>
      </w:r>
    </w:p>
    <w:p w14:paraId="75140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last_hq_core_type;</w:t>
      </w:r>
    </w:p>
    <w:p w14:paraId="1C8D2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last_L_frame_ori;</w:t>
      </w:r>
    </w:p>
    <w:p w14:paraId="6E8CA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-569,7 +571,7 @@</w:t>
      </w:r>
    </w:p>
    <w:p w14:paraId="2578C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old_synth_sw[NS2SA(48000,FRAME_SIZE_NS-ACELP_LOOK_NS-DELAY_BWE_TOTAL_NS)];</w:t>
      </w:r>
    </w:p>
    <w:p w14:paraId="24F7F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delay_buf_out[HQ_DELTA_MAX*HQ_DELAY_COMP];</w:t>
      </w:r>
    </w:p>
    <w:p w14:paraId="586C993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short mem_norm[SFM_N_ENV_STAB];</w:t>
      </w:r>
    </w:p>
    <w:p w14:paraId="593E839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    float mem_env_delta;</w:t>
      </w:r>
    </w:p>
    <w:p w14:paraId="4E4BCD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short mem_env_delta; /* Q12 */</w:t>
      </w:r>
    </w:p>
    <w:p w14:paraId="4D07C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no_att_hangover;</w:t>
      </w:r>
    </w:p>
    <w:p w14:paraId="3E8C5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energy_lt;</w:t>
      </w:r>
    </w:p>
    <w:p w14:paraId="29B92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hq_generic_seed;</w:t>
      </w:r>
    </w:p>
    <w:p w14:paraId="40546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-766,7 +768,7 @@</w:t>
      </w:r>
    </w:p>
    <w:p w14:paraId="01E1B3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plocsi[MAX_PLOCS];</w:t>
      </w:r>
    </w:p>
    <w:p w14:paraId="4ABBA4E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float env_stab;</w:t>
      </w:r>
    </w:p>
    <w:p w14:paraId="1BB2E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mem_norm_hqfec[SFM_N_ENV_STAB];</w:t>
      </w:r>
    </w:p>
    <w:p w14:paraId="3AA230B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    float mem_env_delta_hqfec;</w:t>
      </w:r>
    </w:p>
    <w:p w14:paraId="7B34C1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    short mem_env_delta_hqfec; /* Q12 */</w:t>
      </w:r>
    </w:p>
    <w:p w14:paraId="31FF0B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env_stab_plc;</w:t>
      </w:r>
    </w:p>
    <w:p w14:paraId="206E54E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env_stab_state_p[NUM_ENV_STAB_PLC_STATES];</w:t>
      </w:r>
    </w:p>
    <w:p w14:paraId="43BB7F2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envstabplc_hocnt;</w:t>
      </w:r>
    </w:p>
    <w:p w14:paraId="0B09C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26443-g10/c-code/lib_dec/swb_tbe_dec.c 26443-g20/c-code/lib_dec/swb_tbe_dec.c</w:t>
      </w:r>
    </w:p>
    <w:p w14:paraId="119F920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--- 26443-g10/c-code/lib_dec/swb_tbe_dec.c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16:37:13.000000000 +0200</w:t>
      </w:r>
    </w:p>
    <w:p w14:paraId="31B1B53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+++ 26443-g20/c-code/lib_dec/swb_tbe_dec.c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16:45:24.469527000 +0200</w:t>
      </w:r>
    </w:p>
    <w:p w14:paraId="0980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-102,6 +102,10 @@</w:t>
      </w:r>
    </w:p>
    <w:p w14:paraId="2ED5D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st-&gt;lsp_prevfrm[i] = f;</w:t>
      </w:r>
    </w:p>
    <w:p w14:paraId="5DB9F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+= inc;</w:t>
      </w:r>
    </w:p>
    <w:p w14:paraId="43385F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4A8FF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426427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7578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st-&gt;lsp_prevfrm[i] = 0.0f;</w:t>
      </w:r>
    </w:p>
    <w:p w14:paraId="132A7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027E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873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6946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0.0f;</w:t>
      </w:r>
    </w:p>
    <w:p w14:paraId="41D0C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-317,6 +321,7 @@</w:t>
      </w:r>
    </w:p>
    <w:p w14:paraId="00D70A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ScaleShapedSHB( SHB_OVERLAP_LEN/2, shaped_wb_excitation, st-&gt;syn_overlap, GainShape, GainFrame, window_wb, subwin_wb );</w:t>
      </w:r>
    </w:p>
    <w:p w14:paraId="54CB4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0CB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curr_frame_pow = sum2_f( shaped_wb_excitation, L_FRAME16k/4 ) + 0.001f;</w:t>
      </w:r>
    </w:p>
    <w:p w14:paraId="23A1C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curr_frame_pow = min( curr_frame_pow, FLT_MAX );</w:t>
      </w:r>
    </w:p>
    <w:p w14:paraId="1115E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5F0A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!st-&gt;bfi &amp;&amp; (st-&gt;prev_bfi || st-&gt;prev_use_partial_copy) )</w:t>
      </w:r>
    </w:p>
    <w:p w14:paraId="4C15F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17FCB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-377,7 +382,7 @@</w:t>
      </w:r>
    </w:p>
    <w:p w14:paraId="1EA79C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2B85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 ( i = 0; i &lt; LPC_SHB_ORDER_WB; i++ )</w:t>
      </w:r>
    </w:p>
    <w:p w14:paraId="63A23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1E96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lsf_wb[i] = i/6;</w:t>
      </w:r>
    </w:p>
    <w:p w14:paraId="53582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lsf_wb[i] = (i + 1)/6.f;</w:t>
      </w:r>
    </w:p>
    <w:p w14:paraId="780106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6F5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GainFrame = 0;</w:t>
      </w:r>
    </w:p>
    <w:p w14:paraId="7C802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CF7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-385,7 +390,14 @@</w:t>
      </w:r>
    </w:p>
    <w:p w14:paraId="41EED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3406E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CEED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72816E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st-&gt;extl_brate == WB_TBE_0k35 )</w:t>
      </w:r>
    </w:p>
    <w:p w14:paraId="6A6AB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ACBE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mvr2r( lsf_wb, st-&gt;lsp_prevfrm, LPC_SHB_ORDER_LBR_WB );</w:t>
      </w:r>
    </w:p>
    <w:p w14:paraId="1BA96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CFB07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556A06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F92B1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 lsf_wb, st-&gt;lsp_prevfrm, LPC_SHB_ORDER_WB);</w:t>
      </w:r>
    </w:p>
    <w:p w14:paraId="199FE2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5D03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GainFrame;</w:t>
      </w:r>
    </w:p>
    <w:p w14:paraId="41205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EF0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)</w:t>
      </w:r>
    </w:p>
    <w:p w14:paraId="1AB5A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-1199,6 +1211,7 @@</w:t>
      </w:r>
    </w:p>
    <w:p w14:paraId="45A4A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ScaleShapedSHB( SHB_OVERLAP_LEN, shaped_shb_excitation, st-&gt;syn_overlap,GainShape,GainFrame,window_shb,subwin_shb );</w:t>
      </w:r>
    </w:p>
    <w:p w14:paraId="57BE6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68B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curr_frame_pow = sum2_f( shaped_shb_excitation, L_FRAME16k ) + 0.001f;</w:t>
      </w:r>
    </w:p>
    <w:p w14:paraId="52CB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curr_frame_pow = min( curr_frame_pow, FLT_MAX );</w:t>
      </w:r>
    </w:p>
    <w:p w14:paraId="5D328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59BAE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&amp;&amp; (st-&gt;prev_bfi || st-&gt;prev_use_partial_copy ) )</w:t>
      </w:r>
    </w:p>
    <w:p w14:paraId="707E7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EE7E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-1814,6 +1827,7 @@</w:t>
      </w:r>
    </w:p>
    <w:p w14:paraId="6126AB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    /* o  : synthesized transitions signal       */</w:t>
      </w:r>
    </w:p>
    <w:p w14:paraId="2384F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    /* i/o: memory                               */</w:t>
      </w:r>
    </w:p>
    <w:p w14:paraId="40567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    /* i/o: memory                               */</w:t>
      </w:r>
    </w:p>
    <w:p w14:paraId="4F8E6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24C22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6AD8D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0B1FE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62A5F0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-1857,6 +1871,10 @@</w:t>
      </w:r>
    </w:p>
    <w:p w14:paraId="13133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40A2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interpolate_3_over_2_allpass( output, length, output, up_mem, allpass_poles_3_ov_2 );</w:t>
      </w:r>
    </w:p>
    <w:p w14:paraId="75CB4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7F9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if( output_Fs == 16000 )</w:t>
      </w:r>
    </w:p>
    <w:p w14:paraId="67C74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31757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Decimate_allpass_steep( output, mem_resamp_HB_32k, L_FRAME32k, output );</w:t>
      </w:r>
    </w:p>
    <w:p w14:paraId="1196E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48B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DA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3BDAC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2DBAA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26443-g10/c-code/lib_dec/voip_client.c 26443-g20/c-code/lib_dec/voip_client.c</w:t>
      </w:r>
    </w:p>
    <w:p w14:paraId="50302A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16:37:20.000000000 +0200</w:t>
      </w:r>
    </w:p>
    <w:p w14:paraId="62EAE1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16:45:24.638501000 +0200</w:t>
      </w:r>
    </w:p>
    <w:p w14:paraId="67DE54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-13,6 +13,7 @@</w:t>
      </w:r>
    </w:p>
    <w:p w14:paraId="5756AE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"rom_com.h"</w:t>
      </w:r>
    </w:p>
    <w:p w14:paraId="335F184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"EvsRXlib.h"</w:t>
      </w:r>
    </w:p>
    <w:p w14:paraId="623294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"g192.h"</w:t>
      </w:r>
    </w:p>
    <w:p w14:paraId="49736F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+#include "evs_rtp_payload.h"</w:t>
      </w:r>
    </w:p>
    <w:p w14:paraId="6C961E5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17A36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3E4D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/*------------------------------------------------------------------------------------------*</w:t>
      </w:r>
    </w:p>
    <w:p w14:paraId="5CA12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2D219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7CEAE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5BE672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32BED5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5E1BB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68DF5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2F3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optimum_offset,FEC_hi;</w:t>
      </w:r>
    </w:p>
    <w:p w14:paraId="5FFE5E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NULL;</w:t>
      </w:r>
    </w:p>
    <w:p w14:paraId="3C88D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67E061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25FA87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nextPacketRcvTime_ms = 0;</w:t>
      </w:r>
    </w:p>
    <w:p w14:paraId="171EB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systemTime_ms = 0;</w:t>
      </w:r>
    </w:p>
    <w:p w14:paraId="1180FE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1CB3B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38C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29E06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2157D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-61,12 +65,30 @@</w:t>
      </w:r>
    </w:p>
    <w:p w14:paraId="42431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EC5D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03D3E9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          auSize;</w:t>
      </w:r>
    </w:p>
    <w:p w14:paraId="73A85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1B17FD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027071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2EB64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230401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 rtpSequenceNumber;</w:t>
      </w:r>
    </w:p>
    <w:p w14:paraId="6BB43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   rtpTimeStamp;</w:t>
      </w:r>
    </w:p>
    <w:p w14:paraId="7D07E7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56D5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pcmBuf[3 * L_FRAME48k] = {0};</w:t>
      </w:r>
    </w:p>
    <w:p w14:paraId="2537A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pcmBufSize  = 3 * L_FRAME48k;</w:t>
      </w:r>
    </w:p>
    <w:p w14:paraId="63E89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EC2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18D3C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st-&gt;bitstreamformat == VOIP_RTPDUMP )</w:t>
      </w:r>
    </w:p>
    <w:p w14:paraId="0EDF6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CA25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st-&gt;sdp_hf_only != 0);</w:t>
      </w:r>
    </w:p>
    <w:p w14:paraId="6BB97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4498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B8F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A0442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106FA8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2699BF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7355D1D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3E612F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31664E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3CCE466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assert( st-&gt;bitstreamformat == VOIP_G192_RTP );</w:t>
      </w:r>
    </w:p>
    <w:p w14:paraId="506FE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702E1C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3F7AE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3FE244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-74,6 +96,8 @@</w:t>
      </w:r>
    </w:p>
    <w:p w14:paraId="666D8CC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3BE6BD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0B3AC2E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68542EE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009807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63691EF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52D629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7D1044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74264D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-83,6 +107,7 @@</w:t>
      </w:r>
    </w:p>
    <w:p w14:paraId="7C770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E03E0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75C9FB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60CBEB0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0A0597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13904A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190B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742B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-93,7 +118,11 @@</w:t>
      </w:r>
    </w:p>
    <w:p w14:paraId="65CF42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B3B6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104227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54FAE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37A94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4104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F7081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A2E38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2A2B3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692C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86A4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087D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766B50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-102,7 +131,11 @@</w:t>
      </w:r>
    </w:p>
    <w:p w14:paraId="0DF4D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4BBA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 name: %s\n", jbmTraceFileName);</w:t>
      </w:r>
    </w:p>
    <w:p w14:paraId="2DF6A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6969E4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1E808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42F82C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45CBA4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062B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6F2E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0764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13C4C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FF4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CFAD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-116,13 +149,35 @@</w:t>
      </w:r>
    </w:p>
    <w:p w14:paraId="1F5B44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B5AE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0B1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56811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4649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(st-&gt;bitstreamformat == VOIP_G192_RTP)</w:t>
      </w:r>
    </w:p>
    <w:p w14:paraId="4D726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92529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61C46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F4C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4EB9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E5169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43EBD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75F797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8B8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22D46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A6B0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1ACC0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21310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&amp;rtpSequenceNumber, &amp;rtpTimeStamp,</w:t>
      </w:r>
    </w:p>
    <w:p w14:paraId="703474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&amp;nextPacketRcvTime_ms,</w:t>
      </w:r>
    </w:p>
    <w:p w14:paraId="275FF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2880A3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6A1EA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348A5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3A7E9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6BE721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732C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CE2E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28C202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5EFE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4F4DC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1CE4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A759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CA49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0C17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9C5DD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C134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D144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D6D0A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-145,36 +200,67 @@</w:t>
      </w:r>
    </w:p>
    <w:p w14:paraId="0B3E0A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&lt;= systemTime_ms )</w:t>
      </w:r>
    </w:p>
    <w:p w14:paraId="661ED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81466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51A13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31A60D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4A53E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0EE3B2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503447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00AA6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2366F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407A5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306019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71C8A9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3A29C9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7011A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7105C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06A69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09EB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338F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69254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56E12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15CAF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++nFramesFed;</w:t>
      </w:r>
    </w:p>
    <w:p w14:paraId="2746A2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5BE46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(st-&gt;bitstreamformat == VOIP_G192_RTP) {</w:t>
      </w:r>
    </w:p>
    <w:p w14:paraId="651AE3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53916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0BEF4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7649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 (!evsPayload_getFrameTypeFromSize(auSize, &amp;isAMRWB_IOmode, &amp;frameTypeIndex))</w:t>
      </w:r>
    </w:p>
    <w:p w14:paraId="0D0AA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C085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g192err = G192_INVALID_DATA;</w:t>
      </w:r>
    </w:p>
    <w:p w14:paraId="1792D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7885A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qBit = 1; /* good q_bit for VOIP_G192_RTP */</w:t>
      </w:r>
    </w:p>
    <w:p w14:paraId="39F1F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1A1E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{</w:t>
      </w:r>
    </w:p>
    <w:p w14:paraId="0A553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auPtr = au; /* might have been set to RTP packet in prev call */</w:t>
      </w:r>
    </w:p>
    <w:p w14:paraId="030C3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rtpdumpDepackerError = EVS_RTPDUMP_DEPACKER_readNextFrame(&amp;rtpdumpDepacker, &amp;rtpSequenceNumber, &amp;rtpTimeStamp,</w:t>
      </w:r>
    </w:p>
    <w:p w14:paraId="07B3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&amp;nextPacketRcvTime_ms,</w:t>
      </w:r>
    </w:p>
    <w:p w14:paraId="0B2DC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&amp;isAMRWB_IOmode, &amp;frameTypeIndex, &amp;qBit,</w:t>
      </w:r>
    </w:p>
    <w:p w14:paraId="756D5C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&amp;auPtr, (uint16_t*)&amp;auSize);</w:t>
      </w:r>
    </w:p>
    <w:p w14:paraId="7F798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/* EVS RTP payload format has timescale 16000, JBM uses 1000 internally */</w:t>
      </w:r>
    </w:p>
    <w:p w14:paraId="73956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rtpTimeStamp = rtpTimeStamp / 16;</w:t>
      </w:r>
    </w:p>
    <w:p w14:paraId="45127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1074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3FB2E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== EVS_RTPDUMP_DEPACKER_EOF</w:t>
      </w:r>
    </w:p>
    <w:p w14:paraId="4DD4E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7AD21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A08B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6ADB3B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(unsigned int) -1;</w:t>
      </w:r>
    </w:p>
    <w:p w14:paraId="77884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57DE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 if(g192err != G192_NO_ERROR)</w:t>
      </w:r>
    </w:p>
    <w:p w14:paraId="63065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if(g192err != G192_NO_ERROR</w:t>
      </w:r>
    </w:p>
    <w:p w14:paraId="056B1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!= EVS_RTPDUMP_DEPACKER_NO_ERROR</w:t>
      </w:r>
    </w:p>
    <w:p w14:paraId="7783A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)</w:t>
      </w:r>
    </w:p>
    <w:p w14:paraId="11006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6E5A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37FB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14D37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101AF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75D1D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0F617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2894F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7633AC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77F4B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2990D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35D442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AFF7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895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325F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38890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(unsigned int)(-1) &amp;&amp; EVS_RX_IsEmpty(hRX) )</w:t>
      </w:r>
    </w:p>
    <w:p w14:paraId="7CF664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37B9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(unsigned int)(-1) &amp;&amp; ( EVS_RX_IsEmpty(hRX) || nFramesFed &lt; 2 ) )</w:t>
      </w:r>
    </w:p>
    <w:p w14:paraId="075B4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53F4E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AE58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5F85E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-219,7 +305,11 @@</w:t>
      </w:r>
    </w:p>
    <w:p w14:paraId="2E2A7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28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743F7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103D2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4A9EBF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471241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225E6E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BB47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74DBD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2241D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2E9F97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3B8AB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2DF32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-266,6 +356,7 @@</w:t>
      </w:r>
    </w:p>
    <w:p w14:paraId="5799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C8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D28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508C2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2AEC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429DA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364F8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467B3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26443-g10/c-code/lib_enc/SNR_calc.c 26443-g20/c-code/lib_enc/SNR_calc.c</w:t>
      </w:r>
    </w:p>
    <w:p w14:paraId="3966D0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3854924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16:45:24.219553000 +0200</w:t>
      </w:r>
    </w:p>
    <w:p w14:paraId="1F7C3F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-33,7 +33,18 @@</w:t>
      </w:r>
    </w:p>
    <w:p w14:paraId="7C8AC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  =  (float)log10(tmp);</w:t>
      </w:r>
    </w:p>
    <w:p w14:paraId="7214D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if(tmp&gt;-0.1)</w:t>
      </w:r>
    </w:p>
    <w:p w14:paraId="243CD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E020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tmp  =  tmp*3.3219f;</w:t>
      </w:r>
    </w:p>
    <w:p w14:paraId="3E4C1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if(bandwidth == CLDFBVAD_SWB_ID)</w:t>
      </w:r>
    </w:p>
    <w:p w14:paraId="0914FB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4F9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tmp*3.2f;</w:t>
      </w:r>
    </w:p>
    <w:p w14:paraId="621D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B5809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(bandwidth == CLDFBVAD_WB_ID)</w:t>
      </w:r>
    </w:p>
    <w:p w14:paraId="6B5E8B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519F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tmp*3.31f;</w:t>
      </w:r>
    </w:p>
    <w:p w14:paraId="6FBC44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48F13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1FF7D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2831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tmp*3.0f;</w:t>
      </w:r>
    </w:p>
    <w:p w14:paraId="7ADAE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0F20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 += tmp;</w:t>
      </w:r>
    </w:p>
    <w:p w14:paraId="2B6FE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01612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9E30F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-44,12 +55,12 @@</w:t>
      </w:r>
    </w:p>
    <w:p w14:paraId="46D8BB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*snr = snr_tmp/SNR_sb_num;</w:t>
      </w:r>
    </w:p>
    <w:p w14:paraId="03A8150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tmp  = (frame_energy+0.0001f)/(t_bg_energy+0.0001f);</w:t>
      </w:r>
    </w:p>
    <w:p w14:paraId="623AE08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tmp = (float)log10(tmp);</w:t>
      </w:r>
    </w:p>
    <w:p w14:paraId="07C40C4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*tsnr = tmp*3.3219f;</w:t>
      </w:r>
    </w:p>
    <w:p w14:paraId="0718085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    *tsnr = tmp*3.0f;</w:t>
      </w:r>
    </w:p>
    <w:p w14:paraId="4003BCF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if(bandwidth == CLDFBVAD_SWB_ID)</w:t>
      </w:r>
    </w:p>
    <w:p w14:paraId="6A74B8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{</w:t>
      </w:r>
    </w:p>
    <w:p w14:paraId="1AE83A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 = (frame_energy)/(t_bg_energy+FLT_MIN);</w:t>
      </w:r>
    </w:p>
    <w:p w14:paraId="5A0948D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= (float)log10(tmp+FLT_MIN);</w:t>
      </w:r>
    </w:p>
    <w:p w14:paraId="313C3A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    *tsnr = tmp*3.3219f;</w:t>
      </w:r>
    </w:p>
    <w:p w14:paraId="6EA489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ab/>
        <w:t>*tsnr = tmp*2.8f;</w:t>
      </w:r>
    </w:p>
    <w:p w14:paraId="3933D8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}</w:t>
      </w:r>
    </w:p>
    <w:p w14:paraId="15108F6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</w:t>
      </w:r>
    </w:p>
    <w:p w14:paraId="375B44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}</w:t>
      </w:r>
    </w:p>
    <w:p w14:paraId="436C59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diff -rwNBu 26443-g10/c-code/lib_enc/acelp_core_enc.c 26443-g20/c-code/lib_enc/acelp_core_enc.c</w:t>
      </w:r>
    </w:p>
    <w:p w14:paraId="2E9F22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16:37:32.000000000 +0200</w:t>
      </w:r>
    </w:p>
    <w:p w14:paraId="2A0034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16:45:24.222570000 +0200</w:t>
      </w:r>
    </w:p>
    <w:p w14:paraId="64F8A2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+269,7 @@</w:t>
      </w:r>
    </w:p>
    <w:p w14:paraId="317F0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218EC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259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E9F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st-&gt;burst_ho_cnt = 0;</w:t>
      </w:r>
    </w:p>
    <w:p w14:paraId="5BFB2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8BB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277D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syn_12k8( st-&gt;L_frame, Aq, exc3, syn1, mem-&gt;mem_syn3, 1 );</w:t>
      </w:r>
    </w:p>
    <w:p w14:paraId="26FA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-373,7 +374,7 @@</w:t>
      </w:r>
    </w:p>
    <w:p w14:paraId="7CD9D9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4C7E5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5C52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8359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C01A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st-&gt;Opt_DTX_ON &amp;&amp; vad_flag )</w:t>
      </w:r>
    </w:p>
    <w:p w14:paraId="4704D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002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0;</w:t>
      </w:r>
    </w:p>
    <w:p w14:paraId="1EE05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E92A1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26443-g10/c-code/lib_enc/acelp_core_switch_enc.c 26443-g20/c-code/lib_enc/acelp_core_switch_enc.c</w:t>
      </w:r>
    </w:p>
    <w:p w14:paraId="7A4CE7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16:37:44.000000000 +0200</w:t>
      </w:r>
    </w:p>
    <w:p w14:paraId="7359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16:45:24.226522000 +0200</w:t>
      </w:r>
    </w:p>
    <w:p w14:paraId="3F73B4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-88,19 +88,11 @@</w:t>
      </w:r>
    </w:p>
    <w:p w14:paraId="54F0D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59D0B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4C437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69D0F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st-&gt;last_L_frame != st-&gt;L_frame )</w:t>
      </w:r>
    </w:p>
    <w:p w14:paraId="62578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21596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st-&gt;last_L_frame == L_FRAME )</w:t>
      </w:r>
    </w:p>
    <w:p w14:paraId="214B98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C264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T_op[0] = (short)(0.8f * T_op[0] + 0.5f);</w:t>
      </w:r>
    </w:p>
    <w:p w14:paraId="14482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T_op[1] = (short)(0.8f * T_op[1] + 0.5f);</w:t>
      </w:r>
    </w:p>
    <w:p w14:paraId="2F0210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D4E25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39FE04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(st-&gt;last_L_frame != L_FRAME) /* ACELP@16k core */</w:t>
      </w:r>
    </w:p>
    <w:p w14:paraId="60F74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9010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(short)(1.25f * T_op[0] + 0.5f);</w:t>
      </w:r>
    </w:p>
    <w:p w14:paraId="76D76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T_op[1] = (short)(1.25f * T_op[1] + 0.5f);</w:t>
      </w:r>
    </w:p>
    <w:p w14:paraId="3FB56D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E30EB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5B5B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CEF3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0C4D25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6958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26443-g10/c-code/lib_enc/amr_wb_enc.c 26443-g20/c-code/lib_enc/amr_wb_enc.c</w:t>
      </w:r>
    </w:p>
    <w:p w14:paraId="30B8A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16:37:53.000000000 +0200</w:t>
      </w:r>
    </w:p>
    <w:p w14:paraId="3689B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16:45:24.231549000 +0200</w:t>
      </w:r>
    </w:p>
    <w:p w14:paraId="5BB29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-337,8 +337,7 @@</w:t>
      </w:r>
    </w:p>
    <w:p w14:paraId="6CC82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st-&gt;old_pitch_la = pitch[2];</w:t>
      </w:r>
    </w:p>
    <w:p w14:paraId="555BB6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st-&gt;old_voicing_la = voicing[2];</w:t>
      </w:r>
    </w:p>
    <w:p w14:paraId="3A63B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B5BD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41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0214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st-&gt;pitO, corr_shift, A );</w:t>
      </w:r>
    </w:p>
    <w:p w14:paraId="68182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C05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6D278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20DC5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26443-g10/c-code/lib_enc/cng_enc.c 26443-g20/c-code/lib_enc/cng_enc.c</w:t>
      </w:r>
    </w:p>
    <w:p w14:paraId="3FE6CAC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16:37:57.000000000 +0200</w:t>
      </w:r>
    </w:p>
    <w:p w14:paraId="13FDAD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16:45:24.175561000 +0200</w:t>
      </w:r>
    </w:p>
    <w:p w14:paraId="05F206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+76,9 @@</w:t>
      </w:r>
    </w:p>
    <w:p w14:paraId="3102BE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res1[L_FRAME16k];</w:t>
      </w:r>
    </w:p>
    <w:p w14:paraId="515B9C7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tmp_env[HO_HIST_SIZE*NUM_ENV_CNG];</w:t>
      </w:r>
    </w:p>
    <w:p w14:paraId="428F6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force_cn_step=0;</w:t>
      </w:r>
    </w:p>
    <w:p w14:paraId="13589A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float st_lp_sp_enr;</w:t>
      </w:r>
    </w:p>
    <w:p w14:paraId="492302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F16C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st_lp_sp_enr = st-&gt;lp_sp_enr;</w:t>
      </w:r>
    </w:p>
    <w:p w14:paraId="08157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B15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calculate input energy */</w:t>
      </w:r>
    </w:p>
    <w:p w14:paraId="397F8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sp_enr = (float) log10( sum2_f( speech, L_frame )/L_frame + 0.1f )/ (float)log10(2.0f);</w:t>
      </w:r>
    </w:p>
    <w:p w14:paraId="6BA5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-91,7 +94,7 @@</w:t>
      </w:r>
    </w:p>
    <w:p w14:paraId="44B9E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BD57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36AB32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0C41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st-&gt;last_core_brate &gt; SID_2k40 &amp;&amp; burst_ho_cnt &gt; 0 &amp;&amp; st-&gt;lp_sp_enr &lt; 6.0f &amp;&amp; (sp_enr - st-&gt;lp_sp_enr) &gt; 4.0f &amp;&amp; sp_enr &gt; 6.0f )</w:t>
      </w:r>
    </w:p>
    <w:p w14:paraId="5D47E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&gt; SID_2k40 &amp;&amp; (st-&gt;last_core == HQ_CORE || burst_ho_cnt &gt; 0) &amp;&amp; st-&gt;lp_sp_enr &lt; 6.0f &amp;&amp; (sp_enr - st-&gt;lp_sp_enr) &gt; 4.0f &amp;&amp; sp_enr &gt; 6.0f )</w:t>
      </w:r>
    </w:p>
    <w:p w14:paraId="2A0E8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66E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st-&gt;lp_sp_enr = sp_enr;</w:t>
      </w:r>
    </w:p>
    <w:p w14:paraId="29F16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force_cn_step = 1;</w:t>
      </w:r>
    </w:p>
    <w:p w14:paraId="2C7A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+184,7 @@</w:t>
      </w:r>
    </w:p>
    <w:p w14:paraId="02605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4F6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*allow_cn_step = ((st-&gt;cng_cnt == 0) &amp;&amp;</w:t>
      </w:r>
    </w:p>
    <w:p w14:paraId="358B1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(st-&gt;lp_sp_enr &gt; 6.0f) &amp;&amp;</w:t>
      </w:r>
    </w:p>
    <w:p w14:paraId="353C0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((st-&gt;lp_sp_enr + 4.0f) &lt; sp_enr) &amp;&amp;</w:t>
      </w:r>
    </w:p>
    <w:p w14:paraId="5B7D5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((st_lp_sp_enr + 4.0f) &lt; sp_enr) &amp;&amp;</w:t>
      </w:r>
    </w:p>
    <w:p w14:paraId="72AEB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(st-&gt;first_CNG != 0 ) &amp;&amp;</w:t>
      </w:r>
    </w:p>
    <w:p w14:paraId="34135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(st-&gt;old_enr_index &gt;= 0) &amp;&amp;</w:t>
      </w:r>
    </w:p>
    <w:p w14:paraId="65204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(st-&gt;last_core_brate &gt; SID_2k40)) ||</w:t>
      </w:r>
    </w:p>
    <w:p w14:paraId="23838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26443-g10/c-code/lib_enc/cod_ace.c 26443-g20/c-code/lib_enc/cod_ace.c</w:t>
      </w:r>
    </w:p>
    <w:p w14:paraId="07BF114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16:37:30.000000000 +0200</w:t>
      </w:r>
    </w:p>
    <w:p w14:paraId="48070C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16:45:24.186544000 +0200</w:t>
      </w:r>
    </w:p>
    <w:p w14:paraId="517411C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-62,7 +62,7 @@</w:t>
      </w:r>
    </w:p>
    <w:p w14:paraId="6CD9E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gain_code2;</w:t>
      </w:r>
    </w:p>
    <w:p w14:paraId="7F27F9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code2[L_SUBFR];</w:t>
      </w:r>
    </w:p>
    <w:p w14:paraId="3B96A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y22[L_SUBFR];        /* Filtered adaptive excitation       */</w:t>
      </w:r>
    </w:p>
    <w:p w14:paraId="1E40D5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float lp_select;</w:t>
      </w:r>
    </w:p>
    <w:p w14:paraId="38582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lp_select;</w:t>
      </w:r>
    </w:p>
    <w:p w14:paraId="289F6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*pt_pitch, *pt_gain_pitch, *pt_gain_code;</w:t>
      </w:r>
    </w:p>
    <w:p w14:paraId="06035A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offset;</w:t>
      </w:r>
    </w:p>
    <w:p w14:paraId="49A248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error;</w:t>
      </w:r>
    </w:p>
    <w:p w14:paraId="71C2C9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26443-g10/c-code/lib_enc/comvad_decision.c 26443-g20/c-code/lib_enc/comvad_decision.c</w:t>
      </w:r>
    </w:p>
    <w:p w14:paraId="58B3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16:37:27.000000000 +0200</w:t>
      </w:r>
    </w:p>
    <w:p w14:paraId="7CB002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16:45:24.197542000 +0200</w:t>
      </w:r>
    </w:p>
    <w:p w14:paraId="074D0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-89,10 +89,20 @@</w:t>
      </w:r>
    </w:p>
    <w:p w14:paraId="317A9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7228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=0;</w:t>
      </w:r>
    </w:p>
    <w:p w14:paraId="124AF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114A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if(tsnr&gt; 4.0)</w:t>
      </w:r>
    </w:p>
    <w:p w14:paraId="703B6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(bw_index == CLDFBVAD_WB_ID)</w:t>
      </w:r>
    </w:p>
    <w:p w14:paraId="30F710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1355D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2.8)</w:t>
      </w:r>
    </w:p>
    <w:p w14:paraId="474B23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AF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vad_flag = 1;</w:t>
      </w:r>
    </w:p>
    <w:p w14:paraId="6489D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7C95D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30AC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0C02E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7BDB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2.6)</w:t>
      </w:r>
    </w:p>
    <w:p w14:paraId="63F1E5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EF2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=1;</w:t>
      </w:r>
    </w:p>
    <w:p w14:paraId="5ED13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A8FC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077A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F018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728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if(frameloop&gt;25)</w:t>
      </w:r>
    </w:p>
    <w:p w14:paraId="1E378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-224,8 +234,8 @@</w:t>
      </w:r>
    </w:p>
    <w:p w14:paraId="52709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99D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if(st-&gt;lf_snr_smooth &lt; 10.5 || SILENCE!=noisy_type)</w:t>
      </w:r>
    </w:p>
    <w:p w14:paraId="5CD743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94B1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if((snr_flux &gt; 2.0)</w:t>
      </w:r>
    </w:p>
    <w:p w14:paraId="6030E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|| (st-&gt;continuous_speech_num2 &gt; 40 &amp;&amp; (snr_flux &gt; 1.8))</w:t>
      </w:r>
    </w:p>
    <w:p w14:paraId="4F0252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if((snr_flux &gt; 1.8)</w:t>
      </w:r>
    </w:p>
    <w:p w14:paraId="272D8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(snr_flux &gt; 1.6))</w:t>
      </w:r>
    </w:p>
    <w:p w14:paraId="19DB9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|| music_backgound_f == 1)</w:t>
      </w:r>
    </w:p>
    <w:p w14:paraId="182D9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7A88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vad_flag = vada_flag | vadb_flag;</w:t>
      </w:r>
    </w:p>
    <w:p w14:paraId="07A99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-249,7 +259,7 @@</w:t>
      </w:r>
    </w:p>
    <w:p w14:paraId="101ACC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if(st-&gt;lf_snr_smooth &lt; 10.5 || SILENCE!=noisy_type)</w:t>
      </w:r>
    </w:p>
    <w:p w14:paraId="6F30D5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F7C87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if(snr_flux &gt; 2.2</w:t>
      </w:r>
    </w:p>
    <w:p w14:paraId="275B33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|| (st-&gt;continuous_speech_num2 &gt; 40 &amp;&amp; (snr_flux &gt; 1.5))</w:t>
      </w:r>
    </w:p>
    <w:p w14:paraId="70C24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|| (st-&gt;continuous_speech_num2 &gt; 40 &amp;&amp; (snr_flux &gt; 1.6))</w:t>
      </w:r>
    </w:p>
    <w:p w14:paraId="67634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|| music_backgound_f == 1)</w:t>
      </w:r>
    </w:p>
    <w:p w14:paraId="67597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D4DFD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vad_flag = vada_flag|vadb_flag;</w:t>
      </w:r>
    </w:p>
    <w:p w14:paraId="63F87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-299,8 +309,7 @@</w:t>
      </w:r>
    </w:p>
    <w:p w14:paraId="4F217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st-&gt;l_silence_snr_count++;</w:t>
      </w:r>
    </w:p>
    <w:p w14:paraId="50F00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}</w:t>
      </w:r>
    </w:p>
    <w:p w14:paraId="22D40E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C33244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if((vad_flag + vada_flag) == 0)</w:t>
      </w:r>
    </w:p>
    <w:p w14:paraId="1102D9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563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if(vad_flag == 0)</w:t>
      </w:r>
    </w:p>
    <w:p w14:paraId="327C9B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16A3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if(bg_energy_count==512)</w:t>
      </w:r>
    </w:p>
    <w:p w14:paraId="12042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5A6D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26443-g10/c-code/lib_enc/core_enc_ol.c 26443-g20/c-code/lib_enc/core_enc_ol.c</w:t>
      </w:r>
    </w:p>
    <w:p w14:paraId="2D9945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6C0F8C7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16:45:24.049564000 +0200</w:t>
      </w:r>
    </w:p>
    <w:p w14:paraId="2B8BBC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-41,7 +41,9 @@</w:t>
      </w:r>
    </w:p>
    <w:p w14:paraId="2AB9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344F28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5BC262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*ptr_bwe_exc,           /* o  : excitation for SWB TBE              */</w:t>
      </w:r>
    </w:p>
    <w:p w14:paraId="4B519D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1521CE2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4CEF52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1432C95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B6337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)</w:t>
      </w:r>
    </w:p>
    <w:p w14:paraId="284F06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{</w:t>
      </w:r>
    </w:p>
    <w:p w14:paraId="7AC8C75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float lsf_q[M], lsp_q[M], lspmid_q[M];</w:t>
      </w:r>
    </w:p>
    <w:p w14:paraId="03939B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-405,7 +407,7 @@</w:t>
      </w:r>
    </w:p>
    <w:p w14:paraId="50B63B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HO_HIST_SIZE;</w:t>
      </w:r>
    </w:p>
    <w:p w14:paraId="7A102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1A69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419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5777A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 st-&gt;Opt_DTX_ON &amp;&amp; vad_flag_dtx )</w:t>
      </w:r>
    </w:p>
    <w:p w14:paraId="250E3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C90A9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 = 0;</w:t>
      </w:r>
    </w:p>
    <w:p w14:paraId="44BE7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A723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26443-g10/c-code/lib_enc/dtx.c 26443-g20/c-code/lib_enc/dtx.c</w:t>
      </w:r>
    </w:p>
    <w:p w14:paraId="6BDAB5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16:37:35.000000000 +0200</w:t>
      </w:r>
    </w:p>
    <w:p w14:paraId="4076D25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16:45:24.084536000 +0200</w:t>
      </w:r>
    </w:p>
    <w:p w14:paraId="296FC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-327,6 +327,13 @@</w:t>
      </w:r>
    </w:p>
    <w:p w14:paraId="417D62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st-&gt;rf_mode = 0;</w:t>
      </w:r>
    </w:p>
    <w:p w14:paraId="022586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49CF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D4FC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st-&gt;Opt_RF_ON &amp;&amp; st-&gt;total_brate != ACELP_13k20 )</w:t>
      </w:r>
    </w:p>
    <w:p w14:paraId="5CF29F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2E4CF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reset_rf_indices(st);</w:t>
      </w:r>
    </w:p>
    <w:p w14:paraId="7EF15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st-&gt;Opt_RF_ON = 0;</w:t>
      </w:r>
    </w:p>
    <w:p w14:paraId="0CC1DC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st-&gt;rf_mode = 0;</w:t>
      </w:r>
    </w:p>
    <w:p w14:paraId="04347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    }</w:t>
      </w:r>
    </w:p>
    <w:p w14:paraId="6C01D4E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1D524CC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if ( st-&gt;codec_mode == MODE2 )</w:t>
      </w:r>
    </w:p>
    <w:p w14:paraId="79596A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7653DD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short n, bits_frame_nominal, tmpBandwidthMin;</w:t>
      </w:r>
    </w:p>
    <w:p w14:paraId="0A52B6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26443-g10/c-code/lib_enc/enc_acelp_tcx_main.c 26443-g20/c-code/lib_enc/enc_acelp_tcx_main.c</w:t>
      </w:r>
    </w:p>
    <w:p w14:paraId="221CE5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49AAE3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16:45:24.092550000 +0200</w:t>
      </w:r>
    </w:p>
    <w:p w14:paraId="3BF29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-30,7 +30,8 @@</w:t>
      </w:r>
    </w:p>
    <w:p w14:paraId="6507DA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79483D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63729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3D44C7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129F7D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0B946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5870E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</w:t>
      </w:r>
    </w:p>
    <w:p w14:paraId="7F8C4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32474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8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-58,7 +59,7 @@</w:t>
      </w:r>
    </w:p>
    <w:p w14:paraId="0DC0C3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Core Coder */</w:t>
      </w:r>
    </w:p>
    <w:p w14:paraId="37257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st-&gt;tcxonly == 0 )</w:t>
      </w:r>
    </w:p>
    <w:p w14:paraId="33FB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00060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core_encode_openloop( st, coder_type, pitch, voicing, Aw, lsp_new, lsp_mid, pitch_buf, voice_factors, ptr_bwe_exc, vad_hover_flag );</w:t>
      </w:r>
    </w:p>
    <w:p w14:paraId="098BCF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core_encode_openloop( st, coder_type, pitch, voicing, Aw, lsp_new, lsp_mid, pitch_buf, voice_factors, ptr_bwe_exc, vad_hover_flag, vad_flag_dtx );</w:t>
      </w:r>
    </w:p>
    <w:p w14:paraId="53B2E4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1003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104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269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26443-g10/c-code/lib_enc/energy.c 26443-g20/c-code/lib_enc/energy.c</w:t>
      </w:r>
    </w:p>
    <w:p w14:paraId="410818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16:37:27.000000000 +0200</w:t>
      </w:r>
    </w:p>
    <w:p w14:paraId="6E9503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16:45:23.903583000 +0200</w:t>
      </w:r>
    </w:p>
    <w:p w14:paraId="65BF3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-39,21 +39,36 @@</w:t>
      </w:r>
    </w:p>
    <w:p w14:paraId="74986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(f_tonality_rate[1]&lt;0.5)&amp;&amp;ltd_stable_rate[1]&lt;0.06&amp;&amp;snr&lt;2.5f)</w:t>
      </w:r>
    </w:p>
    <w:p w14:paraId="16D62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FF40F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0FFF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if(frameloop &lt; 50)</w:t>
      </w:r>
    </w:p>
    <w:p w14:paraId="36DEBA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99E95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st-&gt;t_bg_energy_sum  += frame_energy/10;</w:t>
      </w:r>
    </w:p>
    <w:p w14:paraId="73D3CA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st-&gt;tbg_energy_count++;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1F1BB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6648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59D58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F7C8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st-&gt;t_bg_energy_sum  += frame_energy;</w:t>
      </w:r>
    </w:p>
    <w:p w14:paraId="1733B2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st-&gt;tbg_energy_count++;</w:t>
      </w:r>
    </w:p>
    <w:p w14:paraId="355F4F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47979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33BD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681D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for(i=0; i&lt;SNR_sb_num; i++)</w:t>
      </w:r>
    </w:p>
    <w:p w14:paraId="5730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7473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sb_bg_energy[i] = sb_bg_energy[i]*0.90f + frame_sb_energy[i]*0.1f;</w:t>
      </w:r>
    </w:p>
    <w:p w14:paraId="6D7113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sb_bg_energy[i] = sb_bg_energy[i]*0.9f + frame_sb_energy[i]*0.01f;</w:t>
      </w:r>
    </w:p>
    <w:p w14:paraId="2609B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E8BDE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6F40B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if(update_flag==1&amp;&amp;frameloop&gt;2&amp;&amp;music_backgound_f==0)</w:t>
      </w:r>
    </w:p>
    <w:p w14:paraId="4B5EB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B11F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if(st-&gt;bg_update_count&lt;16)</w:t>
      </w:r>
    </w:p>
    <w:p w14:paraId="4ABF3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412B0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if(frameloop &lt; 50)</w:t>
      </w:r>
    </w:p>
    <w:p w14:paraId="7C0734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B6739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st-&gt;t_bg_energy_sum  += frame_energy/10;</w:t>
      </w:r>
    </w:p>
    <w:p w14:paraId="021C1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st-&gt;tbg_energy_count++;</w:t>
      </w:r>
    </w:p>
    <w:p w14:paraId="0A7C9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7C00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4E0329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6A530F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st-&gt;t_bg_energy_sum  += frame_energy;</w:t>
      </w:r>
    </w:p>
    <w:p w14:paraId="0F936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st-&gt;tbg_energy_count++;</w:t>
      </w:r>
    </w:p>
    <w:p w14:paraId="240D8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5FC88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341564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3B27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sb_bg_energy[i] = sb_bg_energy[i]*0.96f + frame_sb_energy[i]*0.04f;</w:t>
      </w:r>
    </w:p>
    <w:p w14:paraId="5FB3DF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-72,8 +87,16 @@</w:t>
      </w:r>
    </w:p>
    <w:p w14:paraId="128DD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70A9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if(12*t_bg_energy&lt;frame_energy)</w:t>
      </w:r>
    </w:p>
    <w:p w14:paraId="1C1E1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90355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if(frameloop &lt; 50)</w:t>
      </w:r>
    </w:p>
    <w:p w14:paraId="1FF3BB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460C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st-&gt;t_bg_energy_sum  += frame_energy/10;</w:t>
      </w:r>
    </w:p>
    <w:p w14:paraId="71163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st-&gt;tbg_energy_count++;</w:t>
      </w:r>
    </w:p>
    <w:p w14:paraId="7B50C5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64B19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else</w:t>
      </w:r>
    </w:p>
    <w:p w14:paraId="0B97E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5C8302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st-&gt;t_bg_energy_sum  += frame_energy;</w:t>
      </w:r>
    </w:p>
    <w:p w14:paraId="29027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st-&gt;tbg_energy_count++;</w:t>
      </w:r>
    </w:p>
    <w:p w14:paraId="5F5448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F7C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for(i=0; i&lt;SNR_sb_num; i++)</w:t>
      </w:r>
    </w:p>
    <w:p w14:paraId="2FABA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7E4A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sb_bg_energy[i] = sb_bg_energy[i]*0.96f + frame_sb_energy[i]*0.04f;</w:t>
      </w:r>
    </w:p>
    <w:p w14:paraId="49D9C9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+107,16 @@</w:t>
      </w:r>
    </w:p>
    <w:p w14:paraId="430B91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if(t_bg_energy&gt;frame_energy)</w:t>
      </w:r>
    </w:p>
    <w:p w14:paraId="2DDE3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3072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0.95f;</w:t>
      </w:r>
    </w:p>
    <w:p w14:paraId="7A9A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01316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5EF32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30796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3CB7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646A40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5B312D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08AB6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319F99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52DD3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0CB357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573EA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1AD7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64E03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-94,8 +125,16 @@</w:t>
      </w:r>
    </w:p>
    <w:p w14:paraId="08CCE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37D89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C47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0.96f;</w:t>
      </w:r>
    </w:p>
    <w:p w14:paraId="3E93A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407F1A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19C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643B7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595FB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8ECE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34AB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4262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67726E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2C095C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E4130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25E8A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69B719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30696B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-111,7 +150,7 @@</w:t>
      </w:r>
    </w:p>
    <w:p w14:paraId="575619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D10E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BA46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C4F4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sb_bg_energy[i] = sb_bg_energy[i]*0.96f + frame_sb_energy[i]*0.04f;</w:t>
      </w:r>
    </w:p>
    <w:p w14:paraId="68247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sb_bg_energy[i] = sb_bg_energy[i]*0.9f + frame_sb_energy[i]*0.1f;</w:t>
      </w:r>
    </w:p>
    <w:p w14:paraId="5A8A6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A07B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9A1D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6E0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26443-g10/c-code/lib_enc/evs_enc.c 26443-g20/c-code/lib_enc/evs_enc.c</w:t>
      </w:r>
    </w:p>
    <w:p w14:paraId="2245D8B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16:37:54.000000000 +0200</w:t>
      </w:r>
    </w:p>
    <w:p w14:paraId="6C971C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16:45:23.915539000 +0200</w:t>
      </w:r>
    </w:p>
    <w:p w14:paraId="7C2C38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-248,7 +248,7 @@</w:t>
      </w:r>
    </w:p>
    <w:p w14:paraId="478C1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Call main encoding function */</w:t>
      </w:r>
    </w:p>
    <w:p w14:paraId="638B0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enc_acelp_tcx_main( old_inp_16k + L_INP_MEM, st, coder_type, pitch, voicing, Aw, lsp_new,</w:t>
      </w:r>
    </w:p>
    <w:p w14:paraId="6880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lsp_mid, st-&gt;hFdCngEnc, bwe_exc_extended, voice_factors, pitch_buf,</w:t>
      </w:r>
    </w:p>
    <w:p w14:paraId="1961E34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                        vad_hover_flag );</w:t>
      </w:r>
    </w:p>
    <w:p w14:paraId="5B59EF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 );</w:t>
      </w:r>
    </w:p>
    <w:p w14:paraId="24486B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94D7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7CE3C9D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Mode 1/2 switching</w:t>
      </w:r>
    </w:p>
    <w:p w14:paraId="49C2AB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diff -rwNBu 26443-g10/c-code/lib_enc/init_enc.c 26443-g20/c-code/lib_enc/init_enc.c</w:t>
      </w:r>
    </w:p>
    <w:p w14:paraId="4C42ACA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16:37:24.000000000 +0200</w:t>
      </w:r>
    </w:p>
    <w:p w14:paraId="34E651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16:45:24.023533000 +0200</w:t>
      </w:r>
    </w:p>
    <w:p w14:paraId="02CB6C2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@@ -294,14 +294,14 @@</w:t>
      </w:r>
    </w:p>
    <w:p w14:paraId="5101873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&amp;st-&gt;vad_flag_reg_H, &amp;st-&gt;vad_flag_reg_L, &amp;st-&gt;vad_prim_reg, &amp;st-&gt;vad_flag_cnt_50, &amp;st-&gt;vad_prim_cnt_16,</w:t>
      </w:r>
    </w:p>
    <w:p w14:paraId="42ADEB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&amp;st-&gt;hangover_cnt_dtx, &amp;st-&gt;flag_noisy_speech_snr, &amp;st-&gt;hangover_cnt_music );</w:t>
      </w:r>
    </w:p>
    <w:p w14:paraId="2540D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D898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st-&gt;Pos_relE_cnt = 20;</w:t>
      </w:r>
    </w:p>
    <w:p w14:paraId="4462D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C66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st-&gt;nb_active_frames_HE_SAD = 0;</w:t>
      </w:r>
    </w:p>
    <w:p w14:paraId="3CFB2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0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Noise estimator */</w:t>
      </w:r>
    </w:p>
    <w:p w14:paraId="5D1E43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noise_est_init( &amp;st-&gt;totalNoise, &amp;st-&gt;first_noise_updt, st-&gt;bckr, st-&gt;enrO, st-&gt;ave_enr, &amp;st-&gt;pitO, &amp;st-&gt;aEn,</w:t>
      </w:r>
    </w:p>
    <w:p w14:paraId="6D168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&amp;st-&gt;harm_cor_cnt, &amp;st-&gt;bg_cnt, &amp;st-&gt;lt_tn_track, &amp;st-&gt;lt_tn_dist,</w:t>
      </w:r>
    </w:p>
    <w:p w14:paraId="13B66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&amp;st-&gt;lt_Ellp_dist,&amp;st-&gt;lt_haco_ev,&amp;st-&gt;low_tn_track_cnt</w:t>
      </w:r>
    </w:p>
    <w:p w14:paraId="57534B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,&amp;st-&gt;Etot_st_est,&amp;st-&gt;Etot_sq_st_est</w:t>
      </w:r>
    </w:p>
    <w:p w14:paraId="31837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);</w:t>
      </w:r>
    </w:p>
    <w:p w14:paraId="1C85E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&amp;st-&gt;lt_Ellp_dist,&amp;st-&gt;lt_haco_ev,&amp;st-&gt;low_tn_track_cnt, &amp;st-&gt;Etot_st_est,&amp;st-&gt;Etot_sq_st_est );</w:t>
      </w:r>
    </w:p>
    <w:p w14:paraId="57335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35C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st-&gt;epsP_0_2_lp = 1.0f;</w:t>
      </w:r>
    </w:p>
    <w:p w14:paraId="723205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st-&gt;epsP_0_2_ad_lp = 0.0f;</w:t>
      </w:r>
    </w:p>
    <w:p w14:paraId="03FFA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26443-g10/c-code/lib_enc/io_enc.c 26443-g20/c-code/lib_enc/io_enc.c</w:t>
      </w:r>
    </w:p>
    <w:p w14:paraId="011AD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16:37:38.000000000 +0200</w:t>
      </w:r>
    </w:p>
    <w:p w14:paraId="7CC8BC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16:45:24.030740000 +0200</w:t>
      </w:r>
    </w:p>
    <w:p w14:paraId="3BE27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-973,18 +973,15 @@</w:t>
      </w:r>
    </w:p>
    <w:p w14:paraId="7A52FC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                        *VBR mode (average bitrate),\n");</w:t>
      </w:r>
    </w:p>
    <w:p w14:paraId="5CAF4E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C5D4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11B08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75330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1F4C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66C99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5E748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37D35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00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797AE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7C374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6FC68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2E0239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688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13CFF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2B8402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02713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4BE05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77F4D1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061725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4116A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-992,7 +989,7 @@</w:t>
      </w:r>
    </w:p>
    <w:p w14:paraId="1E33D6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5C186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2C536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CA6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4A00E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EDBF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78376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00A9A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0686D2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-998,11 +995,11 @@</w:t>
      </w:r>
    </w:p>
    <w:p w14:paraId="7D48A8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6774C8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06378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1BA6A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4A4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0C4BB4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The encoder produces TS26.445 Annex A.2.6 Mime Storage Format, (not RFC4867 Mime Format).\n");</w:t>
      </w:r>
    </w:p>
    <w:p w14:paraId="4F5CA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30B54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359F52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C2506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73877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F476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16B0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20E84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26443-g10/c-code/lib_enc/plc_enc_ext.c 26443-g20/c-code/lib_enc/plc_enc_ext.c</w:t>
      </w:r>
    </w:p>
    <w:p w14:paraId="62074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16:37:44.000000000 +0200</w:t>
      </w:r>
    </w:p>
    <w:p w14:paraId="4D4491C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16:45:24.247527000 +0200</w:t>
      </w:r>
    </w:p>
    <w:p w14:paraId="5A9A3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-54,9 +54,9 @@</w:t>
      </w:r>
    </w:p>
    <w:p w14:paraId="69DAB8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hPlcExt-&gt;T0 = L_SUBFR;</w:t>
      </w:r>
    </w:p>
    <w:p w14:paraId="06F72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itr=0; itr&lt;M; itr++ )</w:t>
      </w:r>
    </w:p>
    <w:p w14:paraId="52E56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8C1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hPlcExt-&gt;lsf_con[itr] = lsf_init[itr] * 1.25;</w:t>
      </w:r>
    </w:p>
    <w:p w14:paraId="06A8AF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hPlcExt-&gt;last_lsf_ref[itr] = lsf_init[itr] * 1.25;</w:t>
      </w:r>
    </w:p>
    <w:p w14:paraId="105A2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hPlcExt-&gt;last_lsf_con[itr] = lsf_init[itr] * 1.25;</w:t>
      </w:r>
    </w:p>
    <w:p w14:paraId="6EB33B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hPlcExt-&gt;lsf_con[itr] = lsf_init[itr] * 1.25f;</w:t>
      </w:r>
    </w:p>
    <w:p w14:paraId="6CF5D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hPlcExt-&gt;last_lsf_ref[itr] = lsf_init[itr] * 1.25f;</w:t>
      </w:r>
    </w:p>
    <w:p w14:paraId="2D6204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hPlcExt-&gt;last_lsf_con[itr] = lsf_init[itr] * 1.25f;</w:t>
      </w:r>
    </w:p>
    <w:p w14:paraId="24479A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F56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ECCF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D7F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26443-g10/c-code/lib_enc/pre_proc.c 26443-g20/c-code/lib_enc/pre_proc.c</w:t>
      </w:r>
    </w:p>
    <w:p w14:paraId="0977A58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16:37:53.000000000 +0200</w:t>
      </w:r>
    </w:p>
    <w:p w14:paraId="4E15040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16:45:24.252537000 +0200</w:t>
      </w:r>
    </w:p>
    <w:p w14:paraId="17495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+84,7 @@</w:t>
      </w:r>
    </w:p>
    <w:p w14:paraId="749FB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sp_floor;</w:t>
      </w:r>
    </w:p>
    <w:p w14:paraId="2DB7D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sp_aud_decision0;</w:t>
      </w:r>
    </w:p>
    <w:p w14:paraId="01FE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last_core_orig;</w:t>
      </w:r>
    </w:p>
    <w:p w14:paraId="0F26EE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386D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62879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old_pitch1;</w:t>
      </w:r>
    </w:p>
    <w:p w14:paraId="19D3A8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0333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5DDAC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</w:t>
      </w:r>
    </w:p>
    <w:p w14:paraId="2DA30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-166,7 +165,8 @@</w:t>
      </w:r>
    </w:p>
    <w:p w14:paraId="617D5B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3E3C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realBuffer, imagBuffer, enerBuffer, st-&gt;cldfbAnaEnc-&gt;no_channels, &amp;st-&gt;vad_st, &amp;cldfb_addition,*vad_flag );</w:t>
      </w:r>
    </w:p>
    <w:p w14:paraId="6BA1A4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3E0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D50E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(st-&gt;Pos_relE_cnt &lt; 20)  /* Ensure the level is high enough and cldfb decision is reliable */</w:t>
      </w:r>
    </w:p>
    <w:p w14:paraId="5314DF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2C03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02A9F7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*vad_flag == 1 &amp;&amp; vad_flag_cldfb == 0 )</w:t>
      </w:r>
    </w:p>
    <w:p w14:paraId="4D795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{</w:t>
      </w:r>
    </w:p>
    <w:p w14:paraId="442D84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@@ -174,6 +174,9 @@</w:t>
      </w:r>
    </w:p>
    <w:p w14:paraId="212F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66734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04E3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43F54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}</w:t>
      </w:r>
    </w:p>
    <w:p w14:paraId="32DCD6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5D1E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649D9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C0C3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vad_flag_dtx = dtx_hangover_addition( st, *localVAD, *vad_flag, st-&gt;lp_speech-st-&gt;lp_noise, cldfb_addition, vad_hover_flag );</w:t>
      </w:r>
    </w:p>
    <w:p w14:paraId="4C12A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39489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-193,6 +196,14 @@</w:t>
      </w:r>
    </w:p>
    <w:p w14:paraId="746A6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7E2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*Etot - st-&gt;lp_speech;</w:t>
      </w:r>
    </w:p>
    <w:p w14:paraId="724C63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FD3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(relE &gt; 1.5f)</w:t>
      </w:r>
    </w:p>
    <w:p w14:paraId="7DDE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3975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46512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5C7F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(relE &lt; 0.0f &amp;&amp; *vad_flag == 1)</w:t>
      </w:r>
    </w:p>
    <w:p w14:paraId="219F8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0B1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st-&gt;Pos_relE_cnt++;</w:t>
      </w:r>
    </w:p>
    <w:p w14:paraId="45CA5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EA8A8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correlation_shift( st-&gt;totalNoise );</w:t>
      </w:r>
    </w:p>
    <w:p w14:paraId="2762A8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EB3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704705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-308,6 +319,8 @@</w:t>
      </w:r>
    </w:p>
    <w:p w14:paraId="6FAD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voicing_fr[3] = voicing[1];</w:t>
      </w:r>
    </w:p>
    <w:p w14:paraId="76A9FA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1ED0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3AE3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st-&gt;pitO;</w:t>
      </w:r>
    </w:p>
    <w:p w14:paraId="473E7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F682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290A33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075A97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9821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-319,7 +332,7 @@</w:t>
      </w:r>
    </w:p>
    <w:p w14:paraId="4E89D7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91A0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179F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D91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C7C4C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old_pitch1, corr_shift, A );</w:t>
      </w:r>
    </w:p>
    <w:p w14:paraId="6799B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52F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5AE3D1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70D5C2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26443-g10/c-code/lib_enc/stat_enc.h 26443-g20/c-code/lib_enc/stat_enc.h</w:t>
      </w:r>
    </w:p>
    <w:p w14:paraId="53905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16:37:46.000000000 +0200</w:t>
      </w:r>
    </w:p>
    <w:p w14:paraId="64A8F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16:45:23.834583000 +0200</w:t>
      </w:r>
    </w:p>
    <w:p w14:paraId="42537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-1119,6 +1119,7 @@</w:t>
      </w:r>
    </w:p>
    <w:p w14:paraId="1770EC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tcxonly;</w:t>
      </w:r>
    </w:p>
    <w:p w14:paraId="6227D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CCDB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flag_noisy_speech_snr;          /* encoder detector for noisy speech */</w:t>
      </w:r>
    </w:p>
    <w:p w14:paraId="6A1F3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Pos_relE_cnt;                   /* Number of frames between  relE */</w:t>
      </w:r>
    </w:p>
    <w:p w14:paraId="4BAD0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74A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int fscale;</w:t>
      </w:r>
    </w:p>
    <w:p w14:paraId="603F50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    int sr_core;</w:t>
      </w:r>
    </w:p>
    <w:p w14:paraId="77FE642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-1192,7 +1193,7 @@</w:t>
      </w:r>
    </w:p>
    <w:p w14:paraId="755624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tfa_enr[N_TEC_TFA_SUBFR];</w:t>
      </w:r>
    </w:p>
    <w:p w14:paraId="04B31EB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6ADE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vbr_generic_ho;</w:t>
      </w:r>
    </w:p>
    <w:p w14:paraId="379B59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last_7k2_coder_type;</w:t>
      </w:r>
    </w:p>
    <w:p w14:paraId="5DC7C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last_7k2_coder_type;</w:t>
      </w:r>
    </w:p>
    <w:p w14:paraId="53E6F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F8D2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sharpFlag;</w:t>
      </w:r>
    </w:p>
    <w:p w14:paraId="45084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E6E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26443-g10/c-code/lib_enc/swb_pre_proc.c 26443-g20/c-code/lib_enc/swb_pre_proc.c</w:t>
      </w:r>
    </w:p>
    <w:p w14:paraId="594D95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106CC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16:45:23.858566000 +0200</w:t>
      </w:r>
    </w:p>
    <w:p w14:paraId="38C32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-147,8 +147,11 @@</w:t>
      </w:r>
    </w:p>
    <w:p w14:paraId="310D8A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st-&gt;old_fdbwe_speech, &amp;old_input[Sample_Delay_SWB_BWE], L_FRAME32k );</w:t>
      </w:r>
    </w:p>
    <w:p w14:paraId="6F7F24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set_f( old_input, 0, Sample_Delay_SWB_BWE );</w:t>
      </w:r>
    </w:p>
    <w:p w14:paraId="7B961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 + L_FRAME32k - Sample_Delay_SWB_BWE, st-&gt;old_input, Sample_Delay_SWB_BWE );</w:t>
      </w:r>
    </w:p>
    <w:p w14:paraId="47FD61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(st-&gt;extl != WB_BWE)</w:t>
      </w:r>
    </w:p>
    <w:p w14:paraId="5EA35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CA6A6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old_input, st-&gt;old_wtda_swb, L_FRAME32k );</w:t>
      </w:r>
    </w:p>
    <w:p w14:paraId="60573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E35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DCFF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610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st-&gt;extl != SWB_BWE &amp;&amp; st-&gt;extl != FB_BWE )</w:t>
      </w:r>
    </w:p>
    <w:p w14:paraId="3D753F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6217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26443-g10/c-code/lib_enc/vad_param_updt.c 26443-g20/c-code/lib_enc/vad_param_updt.c</w:t>
      </w:r>
    </w:p>
    <w:p w14:paraId="5CDC65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16:37:46.000000000 +0200</w:t>
      </w:r>
    </w:p>
    <w:p w14:paraId="0E2F90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16:45:24.151544000 +0200</w:t>
      </w:r>
    </w:p>
    <w:p w14:paraId="51B7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028FC7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/* i/o: encoder state structure                               */</w:t>
      </w:r>
    </w:p>
    <w:p w14:paraId="60F1B7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/* i  : open loop pitch lag for each half-frame               */</w:t>
      </w:r>
    </w:p>
    <w:p w14:paraId="3416B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/* i  : maximum normalized correlation for each half-frame    */</w:t>
      </w:r>
    </w:p>
    <w:p w14:paraId="67B4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/* i  : OL pitch value from last frame                        */</w:t>
      </w:r>
    </w:p>
    <w:p w14:paraId="14EE8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/* i  : correlation shift                                     */</w:t>
      </w:r>
    </w:p>
    <w:p w14:paraId="1D6624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/* i  : A(z) unquantized for the 4 subframes                  */</w:t>
      </w:r>
    </w:p>
    <w:p w14:paraId="729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90E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-101,7 +102,7 @@</w:t>
      </w:r>
    </w:p>
    <w:p w14:paraId="73DF9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4FD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7FECA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(voicing[0] + voicing[1] + voicing[2]) / 3 + corr_shift &gt; 0.65 &amp;&amp;</w:t>
      </w:r>
    </w:p>
    <w:p w14:paraId="549BB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(short)(abs(pitch[0] - st-&gt;pitO) + abs(pitch[1] - pitch[0]) + abs(pitch[2] - pitch[1])) / 3 &lt; 14 )</w:t>
      </w:r>
    </w:p>
    <w:p w14:paraId="75BE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( short )(abs( pitch[0] - old_pitch1 ) + abs( pitch[1] - pitch[0] ) + abs( pitch[2] - pitch[1] )) / 3 &lt; 14 )</w:t>
      </w:r>
    </w:p>
    <w:p w14:paraId="16CF3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6084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(st-&gt;voiced_burst)++;</w:t>
      </w:r>
    </w:p>
    <w:p w14:paraId="274E6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7BF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26443-g10/c-code/readme.txt 26443-g20/c-code/readme.txt</w:t>
      </w:r>
    </w:p>
    <w:p w14:paraId="5DFE0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16:37:58.000000000 +0200</w:t>
      </w:r>
    </w:p>
    <w:p w14:paraId="75E504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16:45:24.689503000 +0200</w:t>
      </w:r>
    </w:p>
    <w:p w14:paraId="6DF9B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-33,12 +33,13 @@</w:t>
      </w:r>
    </w:p>
    <w:p w14:paraId="208137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input and output files (*.8k, *.16k, *.32k, *.48k) are 16-bit signed</w:t>
      </w:r>
    </w:p>
    <w:p w14:paraId="18448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180B85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28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-The Encoder produces bitstream files in either ITU G.192 or MIME file</w:t>
      </w:r>
    </w:p>
    <w:p w14:paraId="1A6F0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+The Encoder produces bitstream files in either ITU G.192 or EVS-MIME file</w:t>
      </w:r>
    </w:p>
    <w:p w14:paraId="3011E6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storage format.</w:t>
      </w:r>
    </w:p>
    <w:p w14:paraId="39C50E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D3A9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Using ITU G.192 format: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6E188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3899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-For every 20 ms input audio frame, the encoded bitstream contains the following data:</w:t>
      </w:r>
    </w:p>
    <w:p w14:paraId="1C57F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+For every 20 ms input audio frame, the encoded bitstream using ITU</w:t>
      </w:r>
    </w:p>
    <w:p w14:paraId="76D5E6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+G.192 format contains the following data:</w:t>
      </w:r>
    </w:p>
    <w:p w14:paraId="06E8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82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SyncWord</w:t>
      </w:r>
    </w:p>
    <w:p w14:paraId="648FF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DataLen</w:t>
      </w:r>
    </w:p>
    <w:p w14:paraId="01C9A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-124,7 +125,7 @@</w:t>
      </w:r>
    </w:p>
    <w:p w14:paraId="2F56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1DB14C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35C02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 </w:t>
      </w:r>
    </w:p>
    <w:p w14:paraId="26D16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B94D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6FFFA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4546E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4C16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 </w:t>
      </w:r>
    </w:p>
    <w:p w14:paraId="1755B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-133,8 +134,6 @@</w:t>
      </w:r>
    </w:p>
    <w:p w14:paraId="4F0747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54C6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3FD92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8EBF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5E8B9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2B9A3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565144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06CB67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44485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+141,7 @@</w:t>
      </w:r>
    </w:p>
    <w:p w14:paraId="25329A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-rf  p o         : Activate channel-aware mode for WB and SWB signal at 13.2kbps, </w:t>
      </w:r>
    </w:p>
    <w:p w14:paraId="2158F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6E1868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  </w:t>
      </w:r>
    </w:p>
    <w:p w14:paraId="395DE2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       contains the values of p and o separated by a space, </w:t>
      </w:r>
    </w:p>
    <w:p w14:paraId="61C7C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488D1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                  </w:t>
      </w:r>
    </w:p>
    <w:p w14:paraId="675C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74F523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7B6E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-151,6 +150,9 @@</w:t>
      </w:r>
    </w:p>
    <w:p w14:paraId="49A7FA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4C4D4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encoder produces TS26.445 Annex A.2.6 Mime Storage Format, (not RFC4867 Mime Format).</w:t>
      </w:r>
    </w:p>
    <w:p w14:paraId="4C53C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46060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7106A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28481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6DCE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8C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0C303F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65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@@ -166,20 +168,22 @@</w:t>
      </w:r>
    </w:p>
    <w:p w14:paraId="21084D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80D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Options:</w:t>
      </w:r>
    </w:p>
    <w:p w14:paraId="27753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--------</w:t>
      </w:r>
    </w:p>
    <w:p w14:paraId="579DC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--q               : Quiet mode, no frame counter</w:t>
      </w:r>
    </w:p>
    <w:p w14:paraId="5AD5D0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57BEF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--VOIP            : Activate VOIP mode</w:t>
      </w:r>
    </w:p>
    <w:p w14:paraId="556C2F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325932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23054B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1D2C8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07F0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349A49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1DF56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6BB7F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0BC171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1729D6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3B21DB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1CFFC7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B984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3C94C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</w:t>
      </w:r>
    </w:p>
    <w:p w14:paraId="31ED8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 (used only when -VOIP is activated)</w:t>
      </w:r>
    </w:p>
    <w:p w14:paraId="011F2D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241C30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bitstream file format</w:t>
      </w:r>
    </w:p>
    <w:p w14:paraId="68716E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decoder may read both TS26.445 Annex A.2.6 and RFC4867 Mime Storage</w:t>
      </w:r>
    </w:p>
    <w:p w14:paraId="62A4C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Format files, the magic word in the mime file is used to determine</w:t>
      </w:r>
    </w:p>
    <w:p w14:paraId="6654D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which of the two supported formats is in use.</w:t>
      </w:r>
    </w:p>
    <w:p w14:paraId="602A47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bitstream file format is G.192</w:t>
      </w:r>
    </w:p>
    <w:p w14:paraId="5101B3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94B4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7045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  : Quiet mode, no frame counter</w:t>
      </w:r>
    </w:p>
    <w:p w14:paraId="74CA607C" w14:textId="780D9E77" w:rsid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3D854014" w14:textId="77777777" w:rsidR="00FA50D8" w:rsidRP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8EBE0" w14:textId="77777777" w:rsidR="007B35D0" w:rsidRDefault="007B35D0">
      <w:r>
        <w:separator/>
      </w:r>
    </w:p>
  </w:endnote>
  <w:endnote w:type="continuationSeparator" w:id="0">
    <w:p w14:paraId="7597CCCF" w14:textId="77777777" w:rsidR="007B35D0" w:rsidRDefault="007B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7A926" w14:textId="77777777" w:rsidR="007B35D0" w:rsidRDefault="007B35D0">
      <w:r>
        <w:separator/>
      </w:r>
    </w:p>
  </w:footnote>
  <w:footnote w:type="continuationSeparator" w:id="0">
    <w:p w14:paraId="58918298" w14:textId="77777777" w:rsidR="007B35D0" w:rsidRDefault="007B3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62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6004D"/>
    <w:rsid w:val="002640DD"/>
    <w:rsid w:val="00275D12"/>
    <w:rsid w:val="00284FEB"/>
    <w:rsid w:val="002860C4"/>
    <w:rsid w:val="002B5741"/>
    <w:rsid w:val="002E0207"/>
    <w:rsid w:val="002E472E"/>
    <w:rsid w:val="00305409"/>
    <w:rsid w:val="00341AA4"/>
    <w:rsid w:val="003609EF"/>
    <w:rsid w:val="0036231A"/>
    <w:rsid w:val="00374DD4"/>
    <w:rsid w:val="003E1A36"/>
    <w:rsid w:val="00410371"/>
    <w:rsid w:val="004242F1"/>
    <w:rsid w:val="00443F9A"/>
    <w:rsid w:val="00455E1A"/>
    <w:rsid w:val="00480F39"/>
    <w:rsid w:val="004B75B7"/>
    <w:rsid w:val="0051580D"/>
    <w:rsid w:val="00547111"/>
    <w:rsid w:val="00575260"/>
    <w:rsid w:val="00592D74"/>
    <w:rsid w:val="005A7DCC"/>
    <w:rsid w:val="005B52CC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D7574"/>
    <w:rsid w:val="006E21FB"/>
    <w:rsid w:val="00792342"/>
    <w:rsid w:val="007977A8"/>
    <w:rsid w:val="007B35D0"/>
    <w:rsid w:val="007B512A"/>
    <w:rsid w:val="007C2097"/>
    <w:rsid w:val="007D6A07"/>
    <w:rsid w:val="007F7259"/>
    <w:rsid w:val="008040A8"/>
    <w:rsid w:val="008237B0"/>
    <w:rsid w:val="008279FA"/>
    <w:rsid w:val="00856663"/>
    <w:rsid w:val="008626E7"/>
    <w:rsid w:val="00870EE7"/>
    <w:rsid w:val="00882D40"/>
    <w:rsid w:val="008863B9"/>
    <w:rsid w:val="008A45A6"/>
    <w:rsid w:val="008B2541"/>
    <w:rsid w:val="008D4967"/>
    <w:rsid w:val="008F3789"/>
    <w:rsid w:val="008F686C"/>
    <w:rsid w:val="009148DE"/>
    <w:rsid w:val="00927A98"/>
    <w:rsid w:val="00941E30"/>
    <w:rsid w:val="009555E5"/>
    <w:rsid w:val="009777D9"/>
    <w:rsid w:val="0098467B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256"/>
    <w:rsid w:val="00BB5DFC"/>
    <w:rsid w:val="00BC71E1"/>
    <w:rsid w:val="00BD279D"/>
    <w:rsid w:val="00BD6BB8"/>
    <w:rsid w:val="00BE3E23"/>
    <w:rsid w:val="00BF2359"/>
    <w:rsid w:val="00C25171"/>
    <w:rsid w:val="00C66BA2"/>
    <w:rsid w:val="00C95985"/>
    <w:rsid w:val="00CA62FE"/>
    <w:rsid w:val="00CB0063"/>
    <w:rsid w:val="00CC5026"/>
    <w:rsid w:val="00CC68D0"/>
    <w:rsid w:val="00CE4307"/>
    <w:rsid w:val="00D03F9A"/>
    <w:rsid w:val="00D06D51"/>
    <w:rsid w:val="00D24991"/>
    <w:rsid w:val="00D33679"/>
    <w:rsid w:val="00D50255"/>
    <w:rsid w:val="00D63056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29</Pages>
  <Words>26288</Words>
  <Characters>165621</Characters>
  <Application>Microsoft Office Word</Application>
  <DocSecurity>0</DocSecurity>
  <Lines>1380</Lines>
  <Paragraphs>383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14</cp:revision>
  <cp:lastPrinted>1899-12-31T23:00:00Z</cp:lastPrinted>
  <dcterms:created xsi:type="dcterms:W3CDTF">2021-08-05T12:57:00Z</dcterms:created>
  <dcterms:modified xsi:type="dcterms:W3CDTF">2021-08-24T12:12:00Z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